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1276"/>
        <w:gridCol w:w="1276"/>
        <w:gridCol w:w="708"/>
        <w:gridCol w:w="567"/>
        <w:gridCol w:w="1560"/>
        <w:gridCol w:w="2693"/>
        <w:gridCol w:w="2693"/>
        <w:gridCol w:w="2410"/>
        <w:tblGridChange w:id="0">
          <w:tblGrid>
            <w:gridCol w:w="993"/>
            <w:gridCol w:w="1276"/>
            <w:gridCol w:w="1276"/>
            <w:gridCol w:w="1276"/>
            <w:gridCol w:w="708"/>
            <w:gridCol w:w="567"/>
            <w:gridCol w:w="1560"/>
            <w:gridCol w:w="2693"/>
            <w:gridCol w:w="2693"/>
            <w:gridCol w:w="2410"/>
          </w:tblGrid>
        </w:tblGridChange>
      </w:tblGrid>
      <w:tr w:rsidR="00676C5D" w:rsidRPr="00B04390" w:rsidTr="00B04390">
        <w:trPr>
          <w:cantSplit/>
          <w:trHeight w:val="372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E00124" w:rsidP="00FD3C11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bookmarkStart w:id="1" w:name="_Toc140577812"/>
            <w:r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REV 1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0A1781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41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0A1781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0A1781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0A1781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A1781" w:rsidRPr="00B04390" w:rsidRDefault="000A1781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Friday</w:t>
            </w:r>
          </w:p>
        </w:tc>
      </w:tr>
      <w:bookmarkEnd w:id="1"/>
      <w:tr w:rsidR="00676C5D" w:rsidRPr="00B04390" w:rsidTr="00B04390">
        <w:trPr>
          <w:cantSplit/>
          <w:trHeight w:val="1462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Q1</w:t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8:45</w:t>
            </w: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ko-KR"/>
              </w:rPr>
            </w:pPr>
            <w:r w:rsidRPr="00B04390">
              <w:rPr>
                <w:rFonts w:cs="Arial"/>
                <w:color w:val="000000"/>
                <w:sz w:val="20"/>
                <w:lang w:eastAsia="ko-KR"/>
              </w:rPr>
              <w:t xml:space="preserve">6.1 OAM opening session </w:t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ko-KR"/>
              </w:rPr>
            </w:pPr>
            <w:r w:rsidRPr="00B04390">
              <w:rPr>
                <w:rFonts w:cs="Arial"/>
                <w:color w:val="000000"/>
                <w:sz w:val="20"/>
                <w:lang w:eastAsia="ko-KR"/>
              </w:rPr>
              <w:t>6.2 New OAM Work Item proposals</w:t>
            </w:r>
          </w:p>
          <w:p w:rsidR="002D0785" w:rsidRPr="00B04390" w:rsidRDefault="002D0785" w:rsidP="00995CD0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>6.3 OAM Maintenance and Rel-11 small Enhancements</w:t>
            </w:r>
          </w:p>
        </w:tc>
        <w:tc>
          <w:tcPr>
            <w:tcW w:w="4111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6600"/>
          </w:tcPr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 xml:space="preserve">SA5 Opening Plenary </w:t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1 Opening of the Meeting</w:t>
            </w: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br/>
              <w:t>2 Approval of Agenda</w:t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3 IPR Declaration</w:t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4 Meetings and activities reports</w:t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5 Cross-SWG issue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064969">
            <w:pPr>
              <w:pStyle w:val="TAL"/>
              <w:rPr>
                <w:rFonts w:eastAsia="Batang" w:cs="Arial"/>
                <w:b/>
                <w:sz w:val="20"/>
              </w:rPr>
            </w:pPr>
            <w:r w:rsidRPr="00B04390">
              <w:rPr>
                <w:rFonts w:eastAsia="Batang" w:cs="Arial"/>
                <w:b/>
                <w:sz w:val="20"/>
              </w:rPr>
              <w:t>6.5.2 Enhanced Management of UE based network performance measurements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505B3B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  <w:r w:rsidRPr="00B04390">
              <w:rPr>
                <w:rFonts w:eastAsia="Batang" w:cs="Arial"/>
                <w:sz w:val="20"/>
              </w:rPr>
              <w:t>6.5.2 Enhanced Management of UE based network performance measurements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6600"/>
          </w:tcPr>
          <w:p w:rsidR="002D0785" w:rsidRPr="00B04390" w:rsidRDefault="002D0785" w:rsidP="00E10AF0">
            <w:pPr>
              <w:pStyle w:val="TAH"/>
              <w:jc w:val="left"/>
              <w:rPr>
                <w:rFonts w:eastAsia="UWKMJF (KSC)" w:cs="Arial"/>
                <w:sz w:val="20"/>
                <w:lang w:eastAsia="ko-KR"/>
              </w:rPr>
            </w:pPr>
            <w:r w:rsidRPr="00B04390">
              <w:rPr>
                <w:rFonts w:eastAsia="UWKMJF (KSC)" w:cs="Arial"/>
                <w:sz w:val="20"/>
                <w:lang w:eastAsia="ko-KR"/>
              </w:rPr>
              <w:t>SA5 Closing Plenary</w:t>
            </w:r>
          </w:p>
          <w:p w:rsidR="002D0785" w:rsidRPr="00B04390" w:rsidRDefault="002D0785" w:rsidP="00E10AF0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7 Charging Report</w:t>
            </w:r>
          </w:p>
          <w:p w:rsidR="002D0785" w:rsidRPr="00B04390" w:rsidRDefault="002D0785" w:rsidP="00E10AF0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6 OAM&amp;P Report</w:t>
            </w:r>
          </w:p>
          <w:p w:rsidR="002D0785" w:rsidRPr="00B04390" w:rsidRDefault="002D0785" w:rsidP="00E10AF0">
            <w:pPr>
              <w:pStyle w:val="TAH"/>
              <w:jc w:val="left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8 Any Other Business</w:t>
            </w:r>
          </w:p>
          <w:p w:rsidR="002D0785" w:rsidRPr="00B04390" w:rsidRDefault="002D0785" w:rsidP="00E10AF0">
            <w:pPr>
              <w:pStyle w:val="TAH"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B04390">
              <w:rPr>
                <w:rFonts w:eastAsia="UWKMJF (KSC)" w:cs="Arial"/>
                <w:color w:val="000000"/>
                <w:sz w:val="20"/>
                <w:lang w:eastAsia="ko-KR"/>
              </w:rPr>
              <w:t>9 Closing</w:t>
            </w:r>
          </w:p>
        </w:tc>
      </w:tr>
      <w:tr w:rsidR="002D0785" w:rsidRPr="00B04390" w:rsidTr="008D76D9">
        <w:trPr>
          <w:cantSplit/>
          <w:trHeight w:val="1116"/>
        </w:trPr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Q2</w:t>
            </w:r>
          </w:p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11:00</w:t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12:</w:t>
            </w:r>
            <w:r w:rsidRPr="00B04390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55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>6.3 OAM Maintenance and Rel-11 small Enhancements</w:t>
            </w:r>
            <w:r w:rsidRPr="00B04390">
              <w:rPr>
                <w:rFonts w:cs="Arial"/>
                <w:color w:val="000000"/>
                <w:sz w:val="20"/>
                <w:lang w:eastAsia="zh-CN"/>
              </w:rPr>
              <w:br/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1984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66FFFF"/>
          </w:tcPr>
          <w:p w:rsidR="002D0785" w:rsidRPr="00B04390" w:rsidRDefault="002D0785" w:rsidP="008A52F3">
            <w:pPr>
              <w:pStyle w:val="TAH"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B04390">
              <w:rPr>
                <w:rFonts w:cs="Arial"/>
                <w:bCs/>
                <w:color w:val="000000"/>
                <w:sz w:val="20"/>
                <w:lang w:eastAsia="ja-JP"/>
              </w:rPr>
              <w:t>6.6.1 UTRAN Self-Organizing Networks (SON) management</w:t>
            </w:r>
          </w:p>
          <w:p w:rsidR="002D0785" w:rsidRPr="00B04390" w:rsidRDefault="002D0785" w:rsidP="008A52F3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127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99FF99"/>
          </w:tcPr>
          <w:p w:rsidR="002D0785" w:rsidRPr="00B04390" w:rsidRDefault="002D0785" w:rsidP="00CA3188">
            <w:pPr>
              <w:pStyle w:val="TAL"/>
              <w:rPr>
                <w:rFonts w:cs="Arial"/>
                <w:b/>
                <w:color w:val="000000"/>
                <w:sz w:val="20"/>
                <w:lang w:val="en-US" w:eastAsia="zh-CN"/>
              </w:rPr>
            </w:pPr>
            <w:r w:rsidRPr="00B04390">
              <w:rPr>
                <w:rFonts w:cs="Arial"/>
                <w:b/>
                <w:color w:val="000000"/>
                <w:sz w:val="20"/>
                <w:lang w:val="en-US" w:eastAsia="zh-CN"/>
              </w:rPr>
              <w:t>6.5.1 IMS performance management enhancement</w:t>
            </w:r>
          </w:p>
          <w:p w:rsidR="002D0785" w:rsidRPr="00B04390" w:rsidRDefault="002D0785" w:rsidP="00B966D6">
            <w:pPr>
              <w:pStyle w:val="TAL"/>
              <w:rPr>
                <w:rFonts w:cs="Arial"/>
                <w:b/>
                <w:color w:val="000000"/>
                <w:sz w:val="20"/>
                <w:lang w:val="en-US" w:eastAsia="zh-CN"/>
              </w:rPr>
            </w:pPr>
            <w:r w:rsidRPr="00B04390">
              <w:rPr>
                <w:rFonts w:cs="Arial"/>
                <w:b/>
                <w:color w:val="000000"/>
                <w:sz w:val="20"/>
                <w:lang w:val="en-US" w:eastAsia="zh-CN"/>
              </w:rPr>
              <w:t>6.5.3 CN performance measurements enhancement</w:t>
            </w:r>
          </w:p>
        </w:tc>
        <w:tc>
          <w:tcPr>
            <w:tcW w:w="26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2D0785" w:rsidRPr="008D76D9" w:rsidRDefault="008D76D9" w:rsidP="00413572">
            <w:pPr>
              <w:pStyle w:val="TAL"/>
              <w:rPr>
                <w:rFonts w:cs="Arial"/>
                <w:b/>
                <w:sz w:val="20"/>
                <w:lang w:eastAsia="ko-KR"/>
              </w:rPr>
            </w:pPr>
            <w:r w:rsidRPr="00B04390">
              <w:rPr>
                <w:rFonts w:cs="Arial"/>
                <w:b/>
                <w:color w:val="000000"/>
                <w:sz w:val="20"/>
                <w:lang w:val="en-US" w:eastAsia="zh-CN"/>
              </w:rPr>
              <w:t>6.6.2 LTE Self-Organizing Networks (SON) coordination management</w:t>
            </w:r>
          </w:p>
        </w:tc>
        <w:tc>
          <w:tcPr>
            <w:tcW w:w="26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E00124" w:rsidRDefault="00E00124" w:rsidP="00B76355">
            <w:pPr>
              <w:pStyle w:val="TAL"/>
              <w:rPr>
                <w:rFonts w:cs="Arial"/>
                <w:b/>
                <w:bCs/>
                <w:color w:val="000000"/>
                <w:sz w:val="20"/>
                <w:lang/>
              </w:rPr>
            </w:pPr>
            <w:r>
              <w:rPr>
                <w:rFonts w:cs="Arial"/>
                <w:b/>
                <w:bCs/>
                <w:color w:val="000000"/>
                <w:sz w:val="20"/>
                <w:lang/>
              </w:rPr>
              <w:t xml:space="preserve">6.7.1 </w:t>
            </w:r>
            <w:r w:rsidRPr="00E00124">
              <w:rPr>
                <w:rFonts w:cs="Arial"/>
                <w:b/>
                <w:bCs/>
                <w:color w:val="000000"/>
                <w:sz w:val="20"/>
                <w:lang/>
              </w:rPr>
              <w:t>Study on version handling</w:t>
            </w:r>
          </w:p>
          <w:p w:rsidR="00E00124" w:rsidRDefault="00E00124" w:rsidP="00B76355">
            <w:pPr>
              <w:pStyle w:val="TAL"/>
              <w:rPr>
                <w:rFonts w:cs="Arial"/>
                <w:b/>
                <w:bCs/>
                <w:color w:val="000000"/>
                <w:sz w:val="20"/>
                <w:lang/>
              </w:rPr>
            </w:pPr>
          </w:p>
          <w:p w:rsidR="00B76355" w:rsidRDefault="00B76355" w:rsidP="00B76355">
            <w:pPr>
              <w:pStyle w:val="TAL"/>
              <w:rPr>
                <w:rFonts w:cs="Arial"/>
                <w:b/>
                <w:bCs/>
                <w:color w:val="000000"/>
                <w:sz w:val="20"/>
                <w:lang/>
              </w:rPr>
            </w:pPr>
            <w:r w:rsidRPr="00B04390">
              <w:rPr>
                <w:rFonts w:cs="Arial"/>
                <w:b/>
                <w:bCs/>
                <w:color w:val="000000"/>
                <w:sz w:val="20"/>
                <w:lang/>
              </w:rPr>
              <w:t>6.7.2 Study on Management of Converged Networks</w:t>
            </w:r>
          </w:p>
          <w:p w:rsidR="002D0785" w:rsidRPr="00B04390" w:rsidRDefault="002D0785" w:rsidP="00B76355">
            <w:pPr>
              <w:pStyle w:val="TAL"/>
              <w:rPr>
                <w:rFonts w:cs="Arial"/>
                <w:b/>
                <w:color w:val="000000"/>
                <w:sz w:val="20"/>
                <w:lang w:eastAsia="ko-KR"/>
              </w:rPr>
            </w:pPr>
          </w:p>
        </w:tc>
        <w:tc>
          <w:tcPr>
            <w:tcW w:w="24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6600"/>
          </w:tcPr>
          <w:p w:rsidR="002D0785" w:rsidRPr="00B04390" w:rsidRDefault="002D0785" w:rsidP="00064969">
            <w:pPr>
              <w:pStyle w:val="TAH"/>
              <w:jc w:val="left"/>
              <w:rPr>
                <w:rFonts w:eastAsia="UWKMJF (KSC)" w:cs="Arial"/>
                <w:bCs/>
                <w:sz w:val="20"/>
                <w:lang w:eastAsia="ko-KR"/>
              </w:rPr>
            </w:pPr>
          </w:p>
        </w:tc>
      </w:tr>
      <w:tr w:rsidR="008D76D9" w:rsidRPr="00B04390" w:rsidTr="008D76D9">
        <w:trPr>
          <w:cantSplit/>
          <w:trHeight w:val="293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D76D9" w:rsidRPr="00B04390" w:rsidRDefault="008D76D9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Lunch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064969">
            <w:pPr>
              <w:pStyle w:val="TAH"/>
              <w:jc w:val="left"/>
              <w:rPr>
                <w:rFonts w:eastAsia="Batang" w:cs="Arial"/>
                <w:color w:val="000000"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064969">
            <w:pPr>
              <w:pStyle w:val="TAH"/>
              <w:jc w:val="left"/>
              <w:rPr>
                <w:rFonts w:eastAsia="Batang"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EA6ED5">
            <w:pPr>
              <w:pStyle w:val="TAH"/>
              <w:rPr>
                <w:rFonts w:eastAsia="Batang" w:cs="Arial"/>
                <w:b w:val="0"/>
                <w:sz w:val="20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D76D9" w:rsidRPr="00B04390" w:rsidRDefault="008D76D9" w:rsidP="00064969">
            <w:pPr>
              <w:pStyle w:val="TAH"/>
              <w:jc w:val="left"/>
              <w:rPr>
                <w:rFonts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064969">
            <w:pPr>
              <w:pStyle w:val="TAH"/>
              <w:jc w:val="left"/>
              <w:rPr>
                <w:rFonts w:eastAsia="UWKMJF (KSC)" w:cs="Arial"/>
                <w:sz w:val="20"/>
                <w:lang w:eastAsia="ko-KR"/>
              </w:rPr>
            </w:pPr>
          </w:p>
        </w:tc>
      </w:tr>
      <w:tr w:rsidR="002D0785" w:rsidRPr="00B04390" w:rsidTr="00B04390">
        <w:trPr>
          <w:cantSplit/>
          <w:trHeight w:val="1478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Q3</w:t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14:00</w:t>
            </w: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15:</w:t>
            </w:r>
            <w:r w:rsidRPr="00B04390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>6.4.2 Management for Carrier Aggregation for LTE</w:t>
            </w:r>
            <w:r w:rsidR="008D76D9">
              <w:rPr>
                <w:rFonts w:cs="Arial"/>
                <w:color w:val="000000"/>
                <w:sz w:val="20"/>
                <w:lang w:eastAsia="zh-CN"/>
              </w:rPr>
              <w:br/>
            </w:r>
          </w:p>
          <w:p w:rsidR="002D0785" w:rsidRPr="00B04390" w:rsidRDefault="002D0785" w:rsidP="00064969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 xml:space="preserve">6.4.3 Network Management for 3GPP Interworking WLAN 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66FFFF"/>
          </w:tcPr>
          <w:p w:rsidR="002D0785" w:rsidRPr="00B04390" w:rsidRDefault="00276BE5" w:rsidP="007D6701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  <w:r w:rsidRPr="00276BE5">
              <w:rPr>
                <w:rFonts w:cs="Arial"/>
                <w:bCs/>
                <w:color w:val="000000"/>
                <w:sz w:val="20"/>
              </w:rPr>
              <w:t>6.5.2 Enhanced Management of UE based network performance measurements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99FF99"/>
          </w:tcPr>
          <w:p w:rsidR="002D0785" w:rsidRPr="00B04390" w:rsidRDefault="002D0785" w:rsidP="00064969">
            <w:pPr>
              <w:pStyle w:val="TAL"/>
              <w:rPr>
                <w:rFonts w:eastAsia="Batang" w:cs="Arial"/>
                <w:b/>
                <w:sz w:val="20"/>
              </w:rPr>
            </w:pPr>
            <w:r w:rsidRPr="00B04390">
              <w:rPr>
                <w:rFonts w:cs="Arial"/>
                <w:b/>
                <w:color w:val="000000"/>
                <w:sz w:val="20"/>
                <w:lang w:eastAsia="ko-KR"/>
              </w:rPr>
              <w:t>6.7.2 Study on Management of Converged Networks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</w:tcPr>
          <w:p w:rsidR="008D76D9" w:rsidRPr="00B04390" w:rsidRDefault="008D76D9" w:rsidP="008D76D9">
            <w:pPr>
              <w:pStyle w:val="TAH"/>
              <w:jc w:val="left"/>
              <w:rPr>
                <w:rFonts w:eastAsia="Batang" w:cs="Arial"/>
                <w:color w:val="000000"/>
                <w:sz w:val="20"/>
              </w:rPr>
            </w:pPr>
            <w:r w:rsidRPr="00B04390">
              <w:rPr>
                <w:rFonts w:cs="Arial"/>
                <w:color w:val="000000"/>
                <w:sz w:val="20"/>
                <w:lang w:val="en-US" w:eastAsia="zh-CN"/>
              </w:rPr>
              <w:t>6.6.2 LTE Self-Organizing Networks (SON) coordination management</w:t>
            </w:r>
            <w:r w:rsidRPr="00B04390">
              <w:rPr>
                <w:rFonts w:eastAsia="Batang" w:cs="Arial"/>
                <w:color w:val="000000"/>
                <w:sz w:val="20"/>
              </w:rPr>
              <w:t xml:space="preserve"> </w:t>
            </w:r>
            <w:r>
              <w:rPr>
                <w:rFonts w:eastAsia="Batang" w:cs="Arial"/>
                <w:color w:val="000000"/>
                <w:sz w:val="20"/>
              </w:rPr>
              <w:br/>
            </w:r>
          </w:p>
          <w:p w:rsidR="002D0785" w:rsidRPr="00B04390" w:rsidRDefault="008D76D9" w:rsidP="00616F92">
            <w:pPr>
              <w:pStyle w:val="TAL"/>
              <w:rPr>
                <w:rFonts w:cs="Arial"/>
                <w:b/>
                <w:sz w:val="20"/>
                <w:lang w:eastAsia="ko-KR"/>
              </w:rPr>
            </w:pPr>
            <w:r w:rsidRPr="00B04390">
              <w:rPr>
                <w:rFonts w:cs="Arial"/>
                <w:b/>
                <w:sz w:val="20"/>
                <w:lang w:eastAsia="ko-KR"/>
              </w:rPr>
              <w:t>6.7.5 Study on management of Heterogeneous Networks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</w:tcPr>
          <w:p w:rsidR="00B76355" w:rsidRPr="00B04390" w:rsidRDefault="00B76355" w:rsidP="00B76355">
            <w:pPr>
              <w:pStyle w:val="TAL"/>
              <w:rPr>
                <w:rFonts w:eastAsia="Batang" w:cs="Arial"/>
                <w:sz w:val="20"/>
              </w:rPr>
            </w:pPr>
            <w:r w:rsidRPr="00B04390">
              <w:rPr>
                <w:rFonts w:cs="Arial"/>
                <w:b/>
                <w:color w:val="000000"/>
                <w:sz w:val="20"/>
                <w:lang w:eastAsia="ko-KR"/>
              </w:rPr>
              <w:t>6.4.1 IRP framework enhancements to support Management of Converged Networks</w:t>
            </w:r>
          </w:p>
          <w:p w:rsidR="00B76355" w:rsidRDefault="00B76355" w:rsidP="002D0785">
            <w:pPr>
              <w:pStyle w:val="TAL"/>
              <w:rPr>
                <w:rFonts w:cs="Arial"/>
                <w:b/>
                <w:bCs/>
                <w:color w:val="000000"/>
                <w:sz w:val="20"/>
                <w:lang/>
              </w:rPr>
            </w:pPr>
          </w:p>
          <w:p w:rsidR="00B76355" w:rsidRPr="00B04390" w:rsidRDefault="00B76355" w:rsidP="002D0785">
            <w:pPr>
              <w:pStyle w:val="TAL"/>
              <w:rPr>
                <w:rFonts w:cs="Arial"/>
                <w:b/>
                <w:bCs/>
                <w:color w:val="000000"/>
                <w:sz w:val="20"/>
                <w:lang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8D76D9" w:rsidRPr="00B04390" w:rsidRDefault="008D76D9" w:rsidP="008D76D9">
            <w:pPr>
              <w:pStyle w:val="TAL"/>
              <w:rPr>
                <w:rFonts w:cs="Arial"/>
                <w:b/>
                <w:sz w:val="20"/>
                <w:lang w:eastAsia="ko-KR"/>
              </w:rPr>
            </w:pPr>
          </w:p>
          <w:p w:rsidR="002D0785" w:rsidRPr="00B04390" w:rsidRDefault="002D0785" w:rsidP="008D76D9">
            <w:pPr>
              <w:pStyle w:val="TAL"/>
              <w:rPr>
                <w:rFonts w:cs="Arial"/>
                <w:b/>
                <w:color w:val="000000"/>
                <w:sz w:val="20"/>
                <w:lang w:eastAsia="zh-CN"/>
              </w:rPr>
            </w:pPr>
          </w:p>
        </w:tc>
      </w:tr>
      <w:tr w:rsidR="002D0785" w:rsidRPr="00B04390" w:rsidTr="00B04390">
        <w:trPr>
          <w:cantSplit/>
          <w:trHeight w:val="896"/>
        </w:trPr>
        <w:tc>
          <w:tcPr>
            <w:tcW w:w="9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Q4</w:t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16:</w:t>
            </w:r>
            <w:r w:rsidRPr="00B04390">
              <w:rPr>
                <w:rFonts w:cs="Arial"/>
                <w:color w:val="000000"/>
                <w:sz w:val="20"/>
                <w:highlight w:val="yellow"/>
                <w:lang w:eastAsia="zh-CN"/>
              </w:rPr>
              <w:t>15</w:t>
            </w:r>
          </w:p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55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E07AAC">
            <w:pPr>
              <w:pStyle w:val="TAH"/>
              <w:jc w:val="left"/>
              <w:rPr>
                <w:rFonts w:eastAsia="UWKMJF (KSC)" w:cs="Arial"/>
                <w:color w:val="FF0000"/>
                <w:sz w:val="20"/>
                <w:lang w:eastAsia="zh-CN"/>
              </w:rPr>
            </w:pPr>
            <w:r w:rsidRPr="00B04390">
              <w:rPr>
                <w:rFonts w:eastAsia="Batang" w:cs="Arial"/>
                <w:color w:val="000000"/>
                <w:sz w:val="20"/>
              </w:rPr>
              <w:t>6.7.4 Study on OAM aspects of inter-RAT Energy Saving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66FFFF"/>
          </w:tcPr>
          <w:p w:rsidR="002D0785" w:rsidRPr="00B04390" w:rsidRDefault="00276BE5" w:rsidP="00CA3188">
            <w:pPr>
              <w:pStyle w:val="TAL"/>
              <w:rPr>
                <w:rFonts w:eastAsia="Batang" w:cs="Arial"/>
                <w:b/>
                <w:sz w:val="20"/>
              </w:rPr>
            </w:pPr>
            <w:r w:rsidRPr="00276BE5">
              <w:rPr>
                <w:rFonts w:eastAsia="Batang" w:cs="Arial"/>
                <w:b/>
                <w:sz w:val="20"/>
              </w:rPr>
              <w:t>6.7.4 Study on OAM aspects of inter-RAT Energy Saving</w:t>
            </w:r>
            <w:r>
              <w:rPr>
                <w:rFonts w:eastAsia="Batang" w:cs="Arial"/>
                <w:b/>
                <w:sz w:val="20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99FF99"/>
          </w:tcPr>
          <w:p w:rsidR="002D0785" w:rsidRPr="00B04390" w:rsidRDefault="002D0785" w:rsidP="008425DB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  <w:r w:rsidRPr="00B04390">
              <w:rPr>
                <w:rFonts w:cs="Arial"/>
                <w:bCs/>
                <w:color w:val="000000"/>
                <w:sz w:val="20"/>
              </w:rPr>
              <w:t>6.7.2 Study on Management of Converged Networks</w:t>
            </w:r>
          </w:p>
        </w:tc>
        <w:tc>
          <w:tcPr>
            <w:tcW w:w="26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8D76D9" w:rsidP="00413572">
            <w:pPr>
              <w:pStyle w:val="TAH"/>
              <w:jc w:val="left"/>
              <w:rPr>
                <w:rFonts w:eastAsia="Batang" w:cs="Arial"/>
                <w:color w:val="000000"/>
                <w:sz w:val="20"/>
              </w:rPr>
            </w:pPr>
            <w:r w:rsidRPr="008D76D9">
              <w:rPr>
                <w:rFonts w:eastAsia="Batang" w:cs="Arial"/>
                <w:color w:val="000000"/>
                <w:sz w:val="20"/>
              </w:rPr>
              <w:t>6.7.6 Study on OAM aspects of Network Sharing</w:t>
            </w:r>
            <w:r>
              <w:rPr>
                <w:rFonts w:eastAsia="Batang" w:cs="Arial"/>
                <w:color w:val="000000"/>
                <w:sz w:val="20"/>
              </w:rPr>
              <w:br/>
            </w:r>
          </w:p>
          <w:p w:rsidR="002D0785" w:rsidRPr="00B04390" w:rsidRDefault="002D0785" w:rsidP="00D71070">
            <w:pPr>
              <w:pStyle w:val="TAL"/>
              <w:rPr>
                <w:rFonts w:eastAsia="Batang" w:cs="Arial"/>
                <w:b/>
                <w:sz w:val="20"/>
              </w:rPr>
            </w:pPr>
            <w:r w:rsidRPr="00B04390">
              <w:rPr>
                <w:rFonts w:eastAsia="Batang" w:cs="Arial"/>
                <w:b/>
                <w:color w:val="000000"/>
                <w:sz w:val="20"/>
              </w:rPr>
              <w:t>6.7.4 Study on OAM aspects of inter-RAT Energy Saving</w:t>
            </w:r>
          </w:p>
        </w:tc>
        <w:tc>
          <w:tcPr>
            <w:tcW w:w="26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9024D2" w:rsidRDefault="002D0785" w:rsidP="007D6701">
            <w:pPr>
              <w:pStyle w:val="TAL"/>
              <w:rPr>
                <w:rFonts w:cs="Arial"/>
                <w:b/>
                <w:color w:val="000000"/>
                <w:sz w:val="20"/>
                <w:lang w:eastAsia="ko-KR"/>
              </w:rPr>
            </w:pPr>
            <w:r w:rsidRPr="00B04390">
              <w:rPr>
                <w:rFonts w:cs="Arial"/>
                <w:b/>
                <w:color w:val="000000"/>
                <w:sz w:val="20"/>
                <w:lang w:eastAsia="ko-KR"/>
              </w:rPr>
              <w:t xml:space="preserve">6.1 OAM closing session </w:t>
            </w:r>
          </w:p>
          <w:p w:rsidR="002D0785" w:rsidRPr="00B04390" w:rsidRDefault="009024D2" w:rsidP="009024D2">
            <w:pPr>
              <w:pStyle w:val="TAL"/>
              <w:rPr>
                <w:rFonts w:cs="Arial"/>
                <w:b/>
                <w:color w:val="000000"/>
                <w:sz w:val="20"/>
                <w:lang w:eastAsia="ko-KR"/>
              </w:rPr>
            </w:pPr>
            <w:r>
              <w:rPr>
                <w:rFonts w:eastAsia="Batang" w:cs="Arial"/>
                <w:b/>
                <w:sz w:val="20"/>
              </w:rPr>
              <w:t xml:space="preserve">- </w:t>
            </w:r>
            <w:r w:rsidRPr="00B04390">
              <w:rPr>
                <w:rFonts w:eastAsia="Batang" w:cs="Arial"/>
                <w:b/>
                <w:sz w:val="20"/>
              </w:rPr>
              <w:t>Updates from CR session and WI sessions</w:t>
            </w:r>
            <w:r>
              <w:rPr>
                <w:rFonts w:cs="Arial"/>
                <w:b/>
                <w:color w:val="000000"/>
                <w:sz w:val="20"/>
                <w:lang w:eastAsia="ko-KR"/>
              </w:rPr>
              <w:t xml:space="preserve"> - Check status of documents</w:t>
            </w:r>
            <w:r>
              <w:rPr>
                <w:rFonts w:cs="Arial"/>
                <w:b/>
                <w:color w:val="000000"/>
                <w:sz w:val="20"/>
                <w:lang w:eastAsia="ko-KR"/>
              </w:rPr>
              <w:br/>
              <w:t xml:space="preserve">- </w:t>
            </w:r>
            <w:r w:rsidR="002D0785" w:rsidRPr="00B04390">
              <w:rPr>
                <w:rFonts w:eastAsia="Batang" w:cs="Arial"/>
                <w:b/>
                <w:sz w:val="20"/>
              </w:rPr>
              <w:t>CR quality check session</w:t>
            </w:r>
          </w:p>
        </w:tc>
        <w:tc>
          <w:tcPr>
            <w:tcW w:w="24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B966D6">
            <w:pPr>
              <w:pStyle w:val="TAL"/>
              <w:rPr>
                <w:rFonts w:cs="Arial"/>
                <w:b/>
                <w:color w:val="000000"/>
                <w:sz w:val="20"/>
                <w:lang w:val="en-US" w:eastAsia="zh-CN"/>
              </w:rPr>
            </w:pPr>
          </w:p>
        </w:tc>
      </w:tr>
      <w:tr w:rsidR="002D0785" w:rsidRPr="00B04390" w:rsidTr="008D76D9">
        <w:trPr>
          <w:cantSplit/>
          <w:trHeight w:val="828"/>
        </w:trPr>
        <w:tc>
          <w:tcPr>
            <w:tcW w:w="9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55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6600"/>
          </w:tcPr>
          <w:p w:rsidR="002D0785" w:rsidRPr="00B04390" w:rsidRDefault="002D0785" w:rsidP="00D152B1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>Leaders meeting</w:t>
            </w:r>
          </w:p>
          <w:p w:rsidR="002D0785" w:rsidRPr="00B04390" w:rsidRDefault="002D0785" w:rsidP="004A57F3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B04390">
              <w:rPr>
                <w:rFonts w:cs="Arial"/>
                <w:color w:val="000000"/>
                <w:sz w:val="20"/>
                <w:lang w:eastAsia="zh-CN"/>
              </w:rPr>
              <w:t>18:15-19:30</w:t>
            </w:r>
          </w:p>
        </w:tc>
        <w:tc>
          <w:tcPr>
            <w:tcW w:w="1984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66FFFF"/>
          </w:tcPr>
          <w:p w:rsidR="002D0785" w:rsidRPr="00B04390" w:rsidRDefault="002D0785" w:rsidP="00276BE5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  <w:r w:rsidRPr="00B04390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99FF99"/>
          </w:tcPr>
          <w:p w:rsidR="002D0785" w:rsidRPr="00B04390" w:rsidRDefault="002D0785" w:rsidP="004A57F3">
            <w:pPr>
              <w:pStyle w:val="TAH"/>
              <w:jc w:val="left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6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C318FF">
            <w:pPr>
              <w:ind w:firstLine="284"/>
              <w:rPr>
                <w:rFonts w:ascii="Arial" w:hAnsi="Arial" w:cs="Arial"/>
                <w:b/>
                <w:lang w:eastAsia="ko-KR"/>
              </w:rPr>
            </w:pPr>
          </w:p>
        </w:tc>
        <w:tc>
          <w:tcPr>
            <w:tcW w:w="269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</w:tcPr>
          <w:p w:rsidR="002D0785" w:rsidRPr="00B04390" w:rsidRDefault="002D0785" w:rsidP="00B966D6">
            <w:pPr>
              <w:pStyle w:val="TAH"/>
              <w:jc w:val="left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4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064969">
            <w:pPr>
              <w:pStyle w:val="TAL"/>
              <w:rPr>
                <w:rFonts w:eastAsia="Batang" w:cs="Arial"/>
                <w:b/>
                <w:color w:val="000000"/>
                <w:sz w:val="20"/>
              </w:rPr>
            </w:pPr>
          </w:p>
        </w:tc>
      </w:tr>
      <w:tr w:rsidR="00676C5D" w:rsidRPr="00B04390" w:rsidTr="00B76355">
        <w:trPr>
          <w:cantSplit/>
          <w:trHeight w:val="185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DB7120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064969">
            <w:pPr>
              <w:pStyle w:val="TAH"/>
              <w:rPr>
                <w:rFonts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9966"/>
          </w:tcPr>
          <w:p w:rsidR="002D0785" w:rsidRPr="00B04390" w:rsidRDefault="002D0785" w:rsidP="00505B3B">
            <w:pPr>
              <w:pStyle w:val="TAH"/>
              <w:rPr>
                <w:rFonts w:eastAsia="Batang" w:cs="Arial"/>
                <w:sz w:val="20"/>
              </w:rPr>
            </w:pPr>
            <w:r w:rsidRPr="00B04390">
              <w:rPr>
                <w:rFonts w:eastAsia="Batang" w:cs="Arial"/>
                <w:sz w:val="20"/>
              </w:rPr>
              <w:t xml:space="preserve">Social event 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8A52F3">
            <w:pPr>
              <w:pStyle w:val="TAL"/>
              <w:rPr>
                <w:rFonts w:eastAsia="Batang" w:cs="Arial"/>
                <w:b/>
                <w:sz w:val="20"/>
              </w:rPr>
            </w:pPr>
          </w:p>
        </w:tc>
        <w:tc>
          <w:tcPr>
            <w:tcW w:w="26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CA5EFA">
            <w:pPr>
              <w:pStyle w:val="TAL"/>
              <w:rPr>
                <w:rFonts w:cs="Arial"/>
                <w:b/>
                <w:sz w:val="20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</w:tcPr>
          <w:p w:rsidR="002D0785" w:rsidRPr="00B04390" w:rsidRDefault="002D0785" w:rsidP="00064969">
            <w:pPr>
              <w:rPr>
                <w:rFonts w:ascii="Arial" w:hAnsi="Arial" w:cs="Arial"/>
              </w:rPr>
            </w:pPr>
          </w:p>
        </w:tc>
      </w:tr>
      <w:tr w:rsidR="00676C5D" w:rsidRPr="00B04390" w:rsidTr="00B04390">
        <w:trPr>
          <w:cantSplit/>
          <w:trHeight w:val="513"/>
        </w:trPr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D0785" w:rsidRPr="00B04390" w:rsidRDefault="002D0785" w:rsidP="00064969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Meeting</w:t>
            </w:r>
          </w:p>
          <w:p w:rsidR="002D0785" w:rsidRPr="00B04390" w:rsidRDefault="002D0785" w:rsidP="00064969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B04390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Room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D0785" w:rsidRPr="00B04390" w:rsidRDefault="002D0785" w:rsidP="00853BF5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04390">
              <w:rPr>
                <w:rFonts w:cs="Arial"/>
                <w:sz w:val="16"/>
                <w:szCs w:val="16"/>
              </w:rPr>
              <w:t>Continental 3 (Ballroom level)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6600"/>
            <w:vAlign w:val="center"/>
          </w:tcPr>
          <w:p w:rsidR="002D0785" w:rsidRPr="00B04390" w:rsidRDefault="002D0785" w:rsidP="00853BF5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04390">
              <w:rPr>
                <w:rFonts w:cs="Arial"/>
                <w:sz w:val="16"/>
                <w:szCs w:val="16"/>
              </w:rPr>
              <w:t>Continental 3 (Ballroom level)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66FFFF"/>
            <w:vAlign w:val="center"/>
          </w:tcPr>
          <w:p w:rsidR="002D0785" w:rsidRPr="00B04390" w:rsidRDefault="002D0785" w:rsidP="00BD1265">
            <w:pPr>
              <w:pStyle w:val="TAH"/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04390">
              <w:rPr>
                <w:rFonts w:cs="Arial"/>
                <w:sz w:val="16"/>
                <w:szCs w:val="16"/>
              </w:rPr>
              <w:t>Continental 3 (Ballroom level)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6600"/>
            <w:vAlign w:val="center"/>
          </w:tcPr>
          <w:p w:rsidR="002D0785" w:rsidRPr="00B04390" w:rsidRDefault="002D0785" w:rsidP="00853BF5">
            <w:pPr>
              <w:pStyle w:val="TAH"/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04390">
              <w:rPr>
                <w:rFonts w:cs="Arial"/>
                <w:sz w:val="16"/>
                <w:szCs w:val="16"/>
              </w:rPr>
              <w:t>Continental 3 (Ballroom level)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FF99"/>
            <w:vAlign w:val="center"/>
          </w:tcPr>
          <w:p w:rsidR="002D0785" w:rsidRPr="00B04390" w:rsidRDefault="002D0785" w:rsidP="00BD1265">
            <w:pPr>
              <w:pStyle w:val="TAH"/>
              <w:rPr>
                <w:rFonts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B04390">
              <w:rPr>
                <w:rFonts w:cs="Arial"/>
                <w:sz w:val="16"/>
                <w:szCs w:val="16"/>
              </w:rPr>
              <w:t>Union Square 6 (4</w:t>
            </w:r>
            <w:r w:rsidRPr="00B04390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B04390">
              <w:rPr>
                <w:rFonts w:cs="Arial"/>
                <w:sz w:val="16"/>
                <w:szCs w:val="16"/>
              </w:rPr>
              <w:t xml:space="preserve"> floor)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76355" w:rsidRDefault="002D0785" w:rsidP="002D0785">
            <w:pPr>
              <w:pStyle w:val="TAH"/>
              <w:rPr>
                <w:rFonts w:cs="Arial"/>
                <w:sz w:val="20"/>
              </w:rPr>
            </w:pPr>
            <w:r w:rsidRPr="00B04390">
              <w:rPr>
                <w:rFonts w:cs="Arial"/>
                <w:sz w:val="20"/>
              </w:rPr>
              <w:t xml:space="preserve">Continental 3 </w:t>
            </w:r>
          </w:p>
          <w:p w:rsidR="002D0785" w:rsidRPr="00B04390" w:rsidRDefault="002D0785" w:rsidP="002D0785">
            <w:pPr>
              <w:pStyle w:val="TAH"/>
              <w:rPr>
                <w:rFonts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cs="Arial"/>
                <w:sz w:val="20"/>
              </w:rPr>
              <w:t>(Ballroom level)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76355" w:rsidRDefault="002D0785" w:rsidP="00A662AD">
            <w:pPr>
              <w:pStyle w:val="TAH"/>
              <w:rPr>
                <w:rFonts w:cs="Arial"/>
                <w:sz w:val="20"/>
              </w:rPr>
            </w:pPr>
            <w:r w:rsidRPr="00B04390">
              <w:rPr>
                <w:rFonts w:cs="Arial"/>
                <w:sz w:val="20"/>
              </w:rPr>
              <w:t xml:space="preserve">Continental </w:t>
            </w:r>
            <w:r w:rsidR="00565C22">
              <w:rPr>
                <w:rFonts w:cs="Arial"/>
                <w:sz w:val="20"/>
              </w:rPr>
              <w:t>3</w:t>
            </w:r>
            <w:r w:rsidRPr="00B04390">
              <w:rPr>
                <w:rFonts w:cs="Arial"/>
                <w:sz w:val="20"/>
              </w:rPr>
              <w:t xml:space="preserve"> </w:t>
            </w:r>
          </w:p>
          <w:p w:rsidR="002D0785" w:rsidRPr="00B04390" w:rsidRDefault="002D0785" w:rsidP="00A662AD">
            <w:pPr>
              <w:pStyle w:val="TAH"/>
              <w:rPr>
                <w:rFonts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cs="Arial"/>
                <w:sz w:val="20"/>
              </w:rPr>
              <w:t>(Ballroom level)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6600"/>
            <w:vAlign w:val="center"/>
          </w:tcPr>
          <w:p w:rsidR="002D0785" w:rsidRPr="00B04390" w:rsidRDefault="002D0785" w:rsidP="00853BF5">
            <w:pPr>
              <w:pStyle w:val="TAH"/>
              <w:rPr>
                <w:rFonts w:cs="Arial"/>
                <w:color w:val="000000"/>
                <w:sz w:val="20"/>
                <w:highlight w:val="yellow"/>
                <w:lang w:eastAsia="zh-CN"/>
              </w:rPr>
            </w:pPr>
            <w:r w:rsidRPr="00B04390">
              <w:rPr>
                <w:rFonts w:cs="Arial"/>
                <w:sz w:val="20"/>
              </w:rPr>
              <w:t>Continental 3 (Ballroom level)</w:t>
            </w:r>
          </w:p>
        </w:tc>
      </w:tr>
    </w:tbl>
    <w:p w:rsidR="00627307" w:rsidRDefault="00627307" w:rsidP="000A1781"/>
    <w:p w:rsidR="00995CD0" w:rsidRDefault="00995CD0" w:rsidP="000A17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CC"/>
        <w:tblLayout w:type="fixed"/>
        <w:tblLook w:val="01E0"/>
      </w:tblPr>
      <w:tblGrid>
        <w:gridCol w:w="817"/>
        <w:gridCol w:w="9781"/>
        <w:gridCol w:w="1134"/>
        <w:gridCol w:w="1417"/>
        <w:gridCol w:w="1639"/>
      </w:tblGrid>
      <w:tr w:rsidR="000A1781" w:rsidRPr="00D152B1" w:rsidTr="00B966D6">
        <w:tc>
          <w:tcPr>
            <w:tcW w:w="817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lastRenderedPageBreak/>
              <w:t>AI</w:t>
            </w:r>
          </w:p>
        </w:tc>
        <w:tc>
          <w:tcPr>
            <w:tcW w:w="9781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Session</w:t>
            </w:r>
          </w:p>
        </w:tc>
        <w:tc>
          <w:tcPr>
            <w:tcW w:w="1134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 xml:space="preserve">Number of Tdocs </w:t>
            </w:r>
          </w:p>
        </w:tc>
        <w:tc>
          <w:tcPr>
            <w:tcW w:w="1417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Number of Tdocs on time</w:t>
            </w:r>
          </w:p>
        </w:tc>
        <w:tc>
          <w:tcPr>
            <w:tcW w:w="1639" w:type="dxa"/>
            <w:shd w:val="clear" w:color="auto" w:fill="00FFCC"/>
          </w:tcPr>
          <w:p w:rsidR="000A1781" w:rsidRPr="006D4D0E" w:rsidRDefault="001060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 xml:space="preserve">Time estimate </w:t>
            </w:r>
          </w:p>
        </w:tc>
      </w:tr>
      <w:tr w:rsidR="000A1781" w:rsidRPr="00D152B1" w:rsidTr="00B966D6">
        <w:tc>
          <w:tcPr>
            <w:tcW w:w="817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6.1</w:t>
            </w:r>
          </w:p>
        </w:tc>
        <w:tc>
          <w:tcPr>
            <w:tcW w:w="9781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OAM Plenary</w:t>
            </w:r>
          </w:p>
        </w:tc>
        <w:tc>
          <w:tcPr>
            <w:tcW w:w="1134" w:type="dxa"/>
            <w:shd w:val="clear" w:color="auto" w:fill="00FFCC"/>
          </w:tcPr>
          <w:p w:rsidR="000A1781" w:rsidRPr="006D4D0E" w:rsidRDefault="006711F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0A1781" w:rsidRPr="006D4D0E" w:rsidRDefault="006711F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  <w:shd w:val="clear" w:color="auto" w:fill="00FFCC"/>
          </w:tcPr>
          <w:p w:rsidR="000A1781" w:rsidRPr="006D4D0E" w:rsidRDefault="006711F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30 min</w:t>
            </w:r>
          </w:p>
        </w:tc>
      </w:tr>
      <w:tr w:rsidR="000A1781" w:rsidRPr="00D152B1" w:rsidTr="00B966D6">
        <w:tc>
          <w:tcPr>
            <w:tcW w:w="817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6.2</w:t>
            </w:r>
          </w:p>
        </w:tc>
        <w:tc>
          <w:tcPr>
            <w:tcW w:w="9781" w:type="dxa"/>
            <w:shd w:val="clear" w:color="auto" w:fill="00FFCC"/>
          </w:tcPr>
          <w:p w:rsidR="000A1781" w:rsidRPr="006D4D0E" w:rsidRDefault="000A178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New OAM Work Item proposals</w:t>
            </w:r>
          </w:p>
        </w:tc>
        <w:tc>
          <w:tcPr>
            <w:tcW w:w="1134" w:type="dxa"/>
            <w:shd w:val="clear" w:color="auto" w:fill="00FFCC"/>
          </w:tcPr>
          <w:p w:rsidR="000A1781" w:rsidRPr="006D4D0E" w:rsidRDefault="00AE036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0A1781" w:rsidRPr="006D4D0E" w:rsidRDefault="00AE036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shd w:val="clear" w:color="auto" w:fill="00FFCC"/>
          </w:tcPr>
          <w:p w:rsidR="000A1781" w:rsidRPr="006D4D0E" w:rsidRDefault="00AE036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 min</w:t>
            </w:r>
          </w:p>
        </w:tc>
      </w:tr>
      <w:tr w:rsidR="004A57F3" w:rsidRPr="00D152B1" w:rsidTr="00B966D6">
        <w:tc>
          <w:tcPr>
            <w:tcW w:w="817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6.3</w:t>
            </w:r>
          </w:p>
        </w:tc>
        <w:tc>
          <w:tcPr>
            <w:tcW w:w="9781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OAM Maintenance and Rel-11 small Enhancements</w:t>
            </w:r>
          </w:p>
        </w:tc>
        <w:tc>
          <w:tcPr>
            <w:tcW w:w="1134" w:type="dxa"/>
            <w:shd w:val="clear" w:color="auto" w:fill="00FFCC"/>
          </w:tcPr>
          <w:p w:rsidR="004A57F3" w:rsidRPr="006D4D0E" w:rsidRDefault="008441B2" w:rsidP="0085253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shd w:val="clear" w:color="auto" w:fill="00FFCC"/>
          </w:tcPr>
          <w:p w:rsidR="004A57F3" w:rsidRPr="006D4D0E" w:rsidRDefault="008441B2" w:rsidP="0085253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39" w:type="dxa"/>
            <w:shd w:val="clear" w:color="auto" w:fill="00FFCC"/>
          </w:tcPr>
          <w:p w:rsidR="004A57F3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 Q</w:t>
            </w:r>
          </w:p>
        </w:tc>
      </w:tr>
      <w:tr w:rsidR="004A57F3" w:rsidRPr="00D152B1" w:rsidTr="00B966D6">
        <w:tc>
          <w:tcPr>
            <w:tcW w:w="817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00FFCC"/>
          </w:tcPr>
          <w:p w:rsidR="004A57F3" w:rsidRPr="006D4D0E" w:rsidRDefault="004A57F3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6.4.1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85253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IRP framework enhancements to support Management of Converged Networks (510056)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B446E1" w:rsidP="0085253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8441B2" w:rsidP="0085253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8441B2" w:rsidP="00D441B8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30 min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6.4.2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4A57F3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Management for Carrier Aggregation for LTE (530049)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8441B2" w:rsidP="0064029E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8441B2" w:rsidP="0064029E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60 min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6.4.3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Network Management for 3GPP Interworking WLAN (530050)</w:t>
            </w:r>
            <w:r w:rsidR="008441B2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 xml:space="preserve">30 min 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4A57F3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6.5.1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IMS performance management enhancement (510057)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8441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60 min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4A57F3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color w:val="000000"/>
                <w:sz w:val="22"/>
                <w:szCs w:val="22"/>
              </w:rPr>
              <w:t>6.5.2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color w:val="000000"/>
                <w:sz w:val="22"/>
                <w:szCs w:val="22"/>
              </w:rPr>
              <w:t>Enhanced Management of UE based network performance measurements (510058)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AD1DCF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34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AD1DCF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34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AD1DCF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340 min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4A57F3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6.5.3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CN performance measurements enhancement (520034)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E07A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E07A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5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E07A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60 min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4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639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4A57F3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6.6.1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UTRAN Self-Organizing Networks (SON) management (510059)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A732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12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A732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12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A732B2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 Q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6.6.2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LTE Self-Organizing Networks (SON) coordination management (530051)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13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13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1.5 Q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134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417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1639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F17505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</w:rPr>
              <w:t>6.7.1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Study on version handling (</w:t>
            </w: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470050)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F17505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6.7.2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Study on Management of Converged Networks (480047)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2+</w:t>
            </w:r>
            <w:r w:rsidR="002768AC"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N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B446E1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B446E1" w:rsidP="006D4D0E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3 Q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F17505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6.7.3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Study on UDC Information Model Handling and Provisioning: Example Use Cases (490039)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0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D4D0E" w:rsidRPr="00D152B1" w:rsidTr="00B966D6">
        <w:tc>
          <w:tcPr>
            <w:tcW w:w="817" w:type="dxa"/>
            <w:shd w:val="clear" w:color="auto" w:fill="00FFCC"/>
          </w:tcPr>
          <w:p w:rsidR="006D4D0E" w:rsidRPr="006D4D0E" w:rsidRDefault="006D4D0E" w:rsidP="00F17505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6.7.4</w:t>
            </w:r>
          </w:p>
        </w:tc>
        <w:tc>
          <w:tcPr>
            <w:tcW w:w="9781" w:type="dxa"/>
            <w:shd w:val="clear" w:color="auto" w:fill="00FFCC"/>
          </w:tcPr>
          <w:p w:rsidR="006D4D0E" w:rsidRPr="006D4D0E" w:rsidRDefault="006D4D0E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Study on OAM aspects of inter-RAT Energy Saving (510045)</w:t>
            </w:r>
          </w:p>
        </w:tc>
        <w:tc>
          <w:tcPr>
            <w:tcW w:w="1134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17</w:t>
            </w:r>
          </w:p>
        </w:tc>
        <w:tc>
          <w:tcPr>
            <w:tcW w:w="1417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14</w:t>
            </w:r>
          </w:p>
        </w:tc>
        <w:tc>
          <w:tcPr>
            <w:tcW w:w="1639" w:type="dxa"/>
            <w:shd w:val="clear" w:color="auto" w:fill="00FFCC"/>
          </w:tcPr>
          <w:p w:rsidR="006D4D0E" w:rsidRPr="006D4D0E" w:rsidRDefault="002768AC" w:rsidP="00064969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240 + 60 min</w:t>
            </w:r>
          </w:p>
        </w:tc>
      </w:tr>
      <w:tr w:rsidR="00972B64" w:rsidRPr="00D152B1" w:rsidTr="00B966D6">
        <w:tc>
          <w:tcPr>
            <w:tcW w:w="817" w:type="dxa"/>
            <w:shd w:val="clear" w:color="auto" w:fill="00FFCC"/>
          </w:tcPr>
          <w:p w:rsidR="002768AC" w:rsidRPr="006D4D0E" w:rsidRDefault="002768AC" w:rsidP="002E636F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6.7.5</w:t>
            </w:r>
          </w:p>
        </w:tc>
        <w:tc>
          <w:tcPr>
            <w:tcW w:w="9781" w:type="dxa"/>
            <w:shd w:val="clear" w:color="auto" w:fill="00FFCC"/>
          </w:tcPr>
          <w:p w:rsidR="002768AC" w:rsidRPr="006D4D0E" w:rsidRDefault="002768AC" w:rsidP="002E636F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Study on management of Heterogeneous Networks (510046)</w:t>
            </w:r>
          </w:p>
        </w:tc>
        <w:tc>
          <w:tcPr>
            <w:tcW w:w="1134" w:type="dxa"/>
            <w:shd w:val="clear" w:color="auto" w:fill="00FFCC"/>
          </w:tcPr>
          <w:p w:rsidR="002768AC" w:rsidRPr="006D4D0E" w:rsidRDefault="002768AC" w:rsidP="002E636F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2768AC" w:rsidRPr="006D4D0E" w:rsidRDefault="002768AC" w:rsidP="002E636F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1639" w:type="dxa"/>
            <w:shd w:val="clear" w:color="auto" w:fill="00FFCC"/>
          </w:tcPr>
          <w:p w:rsidR="002768AC" w:rsidRPr="006D4D0E" w:rsidRDefault="002768AC" w:rsidP="002E636F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 min</w:t>
            </w:r>
          </w:p>
        </w:tc>
      </w:tr>
      <w:tr w:rsidR="00BC20BB" w:rsidRPr="00D152B1" w:rsidTr="00B966D6">
        <w:tc>
          <w:tcPr>
            <w:tcW w:w="817" w:type="dxa"/>
            <w:shd w:val="clear" w:color="auto" w:fill="00FFCC"/>
          </w:tcPr>
          <w:p w:rsidR="00BC20BB" w:rsidRPr="006D4D0E" w:rsidRDefault="00BC20BB" w:rsidP="002768AC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6.7.</w:t>
            </w:r>
            <w:r w:rsidR="002768AC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9781" w:type="dxa"/>
            <w:shd w:val="clear" w:color="auto" w:fill="00FFCC"/>
          </w:tcPr>
          <w:p w:rsidR="00BC20BB" w:rsidRPr="006D4D0E" w:rsidRDefault="00BC20BB" w:rsidP="002768AC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Study on </w:t>
            </w:r>
            <w:r w:rsidR="002768AC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OAM aspects</w:t>
            </w:r>
            <w:r w:rsidRPr="006D4D0E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 of </w:t>
            </w:r>
            <w:r w:rsidR="002768AC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Network Sharing</w:t>
            </w:r>
          </w:p>
        </w:tc>
        <w:tc>
          <w:tcPr>
            <w:tcW w:w="1134" w:type="dxa"/>
            <w:shd w:val="clear" w:color="auto" w:fill="00FFCC"/>
          </w:tcPr>
          <w:p w:rsidR="00BC20BB" w:rsidRPr="006D4D0E" w:rsidRDefault="002768AC" w:rsidP="0078195A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1417" w:type="dxa"/>
            <w:shd w:val="clear" w:color="auto" w:fill="00FFCC"/>
          </w:tcPr>
          <w:p w:rsidR="00BC20BB" w:rsidRPr="006D4D0E" w:rsidRDefault="002768AC" w:rsidP="0078195A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  <w:lang w:val="en-US" w:eastAsia="ja-JP"/>
              </w:rPr>
              <w:t>2</w:t>
            </w:r>
          </w:p>
        </w:tc>
        <w:tc>
          <w:tcPr>
            <w:tcW w:w="1639" w:type="dxa"/>
            <w:shd w:val="clear" w:color="auto" w:fill="00FFCC"/>
          </w:tcPr>
          <w:p w:rsidR="00BC20BB" w:rsidRPr="006D4D0E" w:rsidRDefault="002768AC" w:rsidP="0078195A">
            <w:pPr>
              <w:pStyle w:val="TAH"/>
              <w:jc w:val="left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 min</w:t>
            </w:r>
          </w:p>
        </w:tc>
      </w:tr>
    </w:tbl>
    <w:p w:rsidR="000A1781" w:rsidRPr="00D152B1" w:rsidRDefault="000A1781" w:rsidP="000A1781"/>
    <w:sectPr w:rsidR="000A1781" w:rsidRPr="00D152B1" w:rsidSect="00262595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26B" w:rsidRPr="00337595" w:rsidRDefault="005D226B">
      <w:pPr>
        <w:rPr>
          <w:sz w:val="19"/>
          <w:szCs w:val="19"/>
        </w:rPr>
      </w:pPr>
      <w:r w:rsidRPr="00337595">
        <w:rPr>
          <w:sz w:val="19"/>
          <w:szCs w:val="19"/>
        </w:rPr>
        <w:separator/>
      </w:r>
    </w:p>
  </w:endnote>
  <w:endnote w:type="continuationSeparator" w:id="0">
    <w:p w:rsidR="005D226B" w:rsidRPr="00337595" w:rsidRDefault="005D226B">
      <w:pPr>
        <w:rPr>
          <w:sz w:val="19"/>
          <w:szCs w:val="19"/>
        </w:rPr>
      </w:pPr>
      <w:r w:rsidRPr="00337595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Batang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26B" w:rsidRPr="00337595" w:rsidRDefault="005D226B">
      <w:pPr>
        <w:rPr>
          <w:sz w:val="19"/>
          <w:szCs w:val="19"/>
        </w:rPr>
      </w:pPr>
      <w:r w:rsidRPr="00337595">
        <w:rPr>
          <w:sz w:val="19"/>
          <w:szCs w:val="19"/>
        </w:rPr>
        <w:separator/>
      </w:r>
    </w:p>
  </w:footnote>
  <w:footnote w:type="continuationSeparator" w:id="0">
    <w:p w:rsidR="005D226B" w:rsidRPr="00337595" w:rsidRDefault="005D226B">
      <w:pPr>
        <w:rPr>
          <w:sz w:val="19"/>
          <w:szCs w:val="19"/>
        </w:rPr>
      </w:pPr>
      <w:r w:rsidRPr="00337595"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6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7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3"/>
  </w:num>
  <w:num w:numId="4">
    <w:abstractNumId w:val="7"/>
  </w:num>
  <w:num w:numId="5">
    <w:abstractNumId w:val="12"/>
  </w:num>
  <w:num w:numId="6">
    <w:abstractNumId w:val="18"/>
  </w:num>
  <w:num w:numId="7">
    <w:abstractNumId w:val="20"/>
  </w:num>
  <w:num w:numId="8">
    <w:abstractNumId w:val="15"/>
  </w:num>
  <w:num w:numId="9">
    <w:abstractNumId w:val="11"/>
  </w:num>
  <w:num w:numId="10">
    <w:abstractNumId w:val="17"/>
  </w:num>
  <w:num w:numId="11">
    <w:abstractNumId w:val="14"/>
  </w:num>
  <w:num w:numId="12">
    <w:abstractNumId w:val="16"/>
  </w:num>
  <w:num w:numId="13">
    <w:abstractNumId w:val="13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22"/>
  </w:num>
  <w:num w:numId="21">
    <w:abstractNumId w:val="9"/>
  </w:num>
  <w:num w:numId="22">
    <w:abstractNumId w:val="8"/>
  </w:num>
  <w:num w:numId="23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9FC"/>
    <w:rsid w:val="0000002C"/>
    <w:rsid w:val="00000806"/>
    <w:rsid w:val="00001E27"/>
    <w:rsid w:val="00002065"/>
    <w:rsid w:val="00002F0D"/>
    <w:rsid w:val="00004247"/>
    <w:rsid w:val="00004325"/>
    <w:rsid w:val="0000473E"/>
    <w:rsid w:val="0000649A"/>
    <w:rsid w:val="00006BFB"/>
    <w:rsid w:val="00006E5D"/>
    <w:rsid w:val="00010FFD"/>
    <w:rsid w:val="000118C4"/>
    <w:rsid w:val="0001243A"/>
    <w:rsid w:val="00013526"/>
    <w:rsid w:val="000136CF"/>
    <w:rsid w:val="00014253"/>
    <w:rsid w:val="000161EE"/>
    <w:rsid w:val="0001625E"/>
    <w:rsid w:val="00020273"/>
    <w:rsid w:val="00020865"/>
    <w:rsid w:val="00020BCE"/>
    <w:rsid w:val="000216C0"/>
    <w:rsid w:val="00021AEE"/>
    <w:rsid w:val="00021B9C"/>
    <w:rsid w:val="00022CC5"/>
    <w:rsid w:val="000233AB"/>
    <w:rsid w:val="00024C3E"/>
    <w:rsid w:val="00026251"/>
    <w:rsid w:val="0002717D"/>
    <w:rsid w:val="00027D46"/>
    <w:rsid w:val="00027FD7"/>
    <w:rsid w:val="0003269A"/>
    <w:rsid w:val="00032DD5"/>
    <w:rsid w:val="000339BB"/>
    <w:rsid w:val="00034D77"/>
    <w:rsid w:val="00035D7B"/>
    <w:rsid w:val="000367F9"/>
    <w:rsid w:val="00036A1D"/>
    <w:rsid w:val="00036B0A"/>
    <w:rsid w:val="00036D48"/>
    <w:rsid w:val="00037195"/>
    <w:rsid w:val="000377E1"/>
    <w:rsid w:val="00042017"/>
    <w:rsid w:val="00042EFC"/>
    <w:rsid w:val="00043CD0"/>
    <w:rsid w:val="00043F48"/>
    <w:rsid w:val="000445B1"/>
    <w:rsid w:val="0004562F"/>
    <w:rsid w:val="000457E8"/>
    <w:rsid w:val="00045EC3"/>
    <w:rsid w:val="00047B81"/>
    <w:rsid w:val="00047C77"/>
    <w:rsid w:val="0005057F"/>
    <w:rsid w:val="0005090C"/>
    <w:rsid w:val="00050D80"/>
    <w:rsid w:val="000518ED"/>
    <w:rsid w:val="000522AC"/>
    <w:rsid w:val="00052FD6"/>
    <w:rsid w:val="000531FA"/>
    <w:rsid w:val="00054EEA"/>
    <w:rsid w:val="0005511F"/>
    <w:rsid w:val="00056316"/>
    <w:rsid w:val="000577F2"/>
    <w:rsid w:val="00057975"/>
    <w:rsid w:val="00057D36"/>
    <w:rsid w:val="000608A4"/>
    <w:rsid w:val="00062DEB"/>
    <w:rsid w:val="00062F98"/>
    <w:rsid w:val="000638C1"/>
    <w:rsid w:val="0006411C"/>
    <w:rsid w:val="00064969"/>
    <w:rsid w:val="00065C94"/>
    <w:rsid w:val="00065F5A"/>
    <w:rsid w:val="00066122"/>
    <w:rsid w:val="000668B5"/>
    <w:rsid w:val="0006690D"/>
    <w:rsid w:val="000676E6"/>
    <w:rsid w:val="00072004"/>
    <w:rsid w:val="000723DC"/>
    <w:rsid w:val="00072D0E"/>
    <w:rsid w:val="00072D16"/>
    <w:rsid w:val="00073A8F"/>
    <w:rsid w:val="000752DF"/>
    <w:rsid w:val="000753CB"/>
    <w:rsid w:val="00075528"/>
    <w:rsid w:val="00080BF0"/>
    <w:rsid w:val="00080FBF"/>
    <w:rsid w:val="00082DF5"/>
    <w:rsid w:val="00086DF0"/>
    <w:rsid w:val="000908A7"/>
    <w:rsid w:val="000909FF"/>
    <w:rsid w:val="00090D0E"/>
    <w:rsid w:val="00090D1C"/>
    <w:rsid w:val="000910C9"/>
    <w:rsid w:val="00093365"/>
    <w:rsid w:val="00093FFC"/>
    <w:rsid w:val="00094D39"/>
    <w:rsid w:val="00094E3B"/>
    <w:rsid w:val="000972B7"/>
    <w:rsid w:val="00097307"/>
    <w:rsid w:val="000A04A5"/>
    <w:rsid w:val="000A1781"/>
    <w:rsid w:val="000A198F"/>
    <w:rsid w:val="000A29C9"/>
    <w:rsid w:val="000A2B9A"/>
    <w:rsid w:val="000A33DD"/>
    <w:rsid w:val="000A37AF"/>
    <w:rsid w:val="000A3EED"/>
    <w:rsid w:val="000A5483"/>
    <w:rsid w:val="000A6A71"/>
    <w:rsid w:val="000A7215"/>
    <w:rsid w:val="000A74F0"/>
    <w:rsid w:val="000A765F"/>
    <w:rsid w:val="000A7A5D"/>
    <w:rsid w:val="000B0B0E"/>
    <w:rsid w:val="000B0EB6"/>
    <w:rsid w:val="000B150F"/>
    <w:rsid w:val="000B1CAF"/>
    <w:rsid w:val="000B2B61"/>
    <w:rsid w:val="000B390B"/>
    <w:rsid w:val="000B3C39"/>
    <w:rsid w:val="000B63FC"/>
    <w:rsid w:val="000B690E"/>
    <w:rsid w:val="000B7523"/>
    <w:rsid w:val="000B758E"/>
    <w:rsid w:val="000C2636"/>
    <w:rsid w:val="000C2DF9"/>
    <w:rsid w:val="000C32FC"/>
    <w:rsid w:val="000C386D"/>
    <w:rsid w:val="000C5292"/>
    <w:rsid w:val="000C57C0"/>
    <w:rsid w:val="000C5A61"/>
    <w:rsid w:val="000C5B17"/>
    <w:rsid w:val="000C5CDB"/>
    <w:rsid w:val="000C5FF5"/>
    <w:rsid w:val="000C6C61"/>
    <w:rsid w:val="000C6E49"/>
    <w:rsid w:val="000D1BBB"/>
    <w:rsid w:val="000D2113"/>
    <w:rsid w:val="000D2B3A"/>
    <w:rsid w:val="000D3144"/>
    <w:rsid w:val="000D3170"/>
    <w:rsid w:val="000D498B"/>
    <w:rsid w:val="000D5F17"/>
    <w:rsid w:val="000D6C54"/>
    <w:rsid w:val="000D743D"/>
    <w:rsid w:val="000E0DA0"/>
    <w:rsid w:val="000E0F2F"/>
    <w:rsid w:val="000E2012"/>
    <w:rsid w:val="000E2A80"/>
    <w:rsid w:val="000E3225"/>
    <w:rsid w:val="000E3485"/>
    <w:rsid w:val="000E41A1"/>
    <w:rsid w:val="000E4372"/>
    <w:rsid w:val="000E464B"/>
    <w:rsid w:val="000E4CD3"/>
    <w:rsid w:val="000E5876"/>
    <w:rsid w:val="000E63E6"/>
    <w:rsid w:val="000E7D86"/>
    <w:rsid w:val="000F07F7"/>
    <w:rsid w:val="000F18D6"/>
    <w:rsid w:val="000F30F0"/>
    <w:rsid w:val="000F333B"/>
    <w:rsid w:val="000F6A23"/>
    <w:rsid w:val="000F7F2E"/>
    <w:rsid w:val="001004FB"/>
    <w:rsid w:val="00100635"/>
    <w:rsid w:val="00101E06"/>
    <w:rsid w:val="001028F3"/>
    <w:rsid w:val="0010416A"/>
    <w:rsid w:val="00104DC5"/>
    <w:rsid w:val="00104E0B"/>
    <w:rsid w:val="00105A51"/>
    <w:rsid w:val="001060F3"/>
    <w:rsid w:val="00106C95"/>
    <w:rsid w:val="00106CF0"/>
    <w:rsid w:val="00107C95"/>
    <w:rsid w:val="00111340"/>
    <w:rsid w:val="0011241D"/>
    <w:rsid w:val="00113113"/>
    <w:rsid w:val="00113C88"/>
    <w:rsid w:val="00113E6D"/>
    <w:rsid w:val="0011412A"/>
    <w:rsid w:val="00114D89"/>
    <w:rsid w:val="00114F13"/>
    <w:rsid w:val="00117538"/>
    <w:rsid w:val="00117FF1"/>
    <w:rsid w:val="0012009C"/>
    <w:rsid w:val="001206F3"/>
    <w:rsid w:val="001217D4"/>
    <w:rsid w:val="00122E68"/>
    <w:rsid w:val="001247EF"/>
    <w:rsid w:val="00125D6C"/>
    <w:rsid w:val="00127508"/>
    <w:rsid w:val="0012777A"/>
    <w:rsid w:val="001303B5"/>
    <w:rsid w:val="00130400"/>
    <w:rsid w:val="001306C0"/>
    <w:rsid w:val="00130C68"/>
    <w:rsid w:val="00131447"/>
    <w:rsid w:val="0013367F"/>
    <w:rsid w:val="00133BAF"/>
    <w:rsid w:val="00134DB5"/>
    <w:rsid w:val="00134FF9"/>
    <w:rsid w:val="00135F00"/>
    <w:rsid w:val="001376C6"/>
    <w:rsid w:val="00137E79"/>
    <w:rsid w:val="0014095C"/>
    <w:rsid w:val="00140B05"/>
    <w:rsid w:val="00140EBF"/>
    <w:rsid w:val="00142BAF"/>
    <w:rsid w:val="00143C67"/>
    <w:rsid w:val="00143DF4"/>
    <w:rsid w:val="00145411"/>
    <w:rsid w:val="001458E7"/>
    <w:rsid w:val="00146596"/>
    <w:rsid w:val="0014699B"/>
    <w:rsid w:val="00147B2B"/>
    <w:rsid w:val="00150E36"/>
    <w:rsid w:val="00151DA2"/>
    <w:rsid w:val="0015243B"/>
    <w:rsid w:val="0015255A"/>
    <w:rsid w:val="00153D5F"/>
    <w:rsid w:val="00156197"/>
    <w:rsid w:val="001561C7"/>
    <w:rsid w:val="001600B5"/>
    <w:rsid w:val="001604F0"/>
    <w:rsid w:val="0016054C"/>
    <w:rsid w:val="00160826"/>
    <w:rsid w:val="00163671"/>
    <w:rsid w:val="00163B90"/>
    <w:rsid w:val="00164C44"/>
    <w:rsid w:val="0016687C"/>
    <w:rsid w:val="001703AE"/>
    <w:rsid w:val="00170CE1"/>
    <w:rsid w:val="00170EA6"/>
    <w:rsid w:val="00171974"/>
    <w:rsid w:val="00172DCA"/>
    <w:rsid w:val="001734C1"/>
    <w:rsid w:val="0017451C"/>
    <w:rsid w:val="00175F82"/>
    <w:rsid w:val="00180890"/>
    <w:rsid w:val="0018141F"/>
    <w:rsid w:val="001834EE"/>
    <w:rsid w:val="00184E32"/>
    <w:rsid w:val="00185379"/>
    <w:rsid w:val="00185CE7"/>
    <w:rsid w:val="001860E3"/>
    <w:rsid w:val="001867D4"/>
    <w:rsid w:val="00190E62"/>
    <w:rsid w:val="00191957"/>
    <w:rsid w:val="00191E32"/>
    <w:rsid w:val="00191ECD"/>
    <w:rsid w:val="00191ED8"/>
    <w:rsid w:val="00192062"/>
    <w:rsid w:val="0019298D"/>
    <w:rsid w:val="00192DD5"/>
    <w:rsid w:val="00192E74"/>
    <w:rsid w:val="00193B4A"/>
    <w:rsid w:val="001954DF"/>
    <w:rsid w:val="001959FD"/>
    <w:rsid w:val="00195A1C"/>
    <w:rsid w:val="001A0247"/>
    <w:rsid w:val="001A0CE4"/>
    <w:rsid w:val="001A0F72"/>
    <w:rsid w:val="001A2D82"/>
    <w:rsid w:val="001A2D99"/>
    <w:rsid w:val="001A4527"/>
    <w:rsid w:val="001A52EB"/>
    <w:rsid w:val="001A53DF"/>
    <w:rsid w:val="001A55BE"/>
    <w:rsid w:val="001A5C1C"/>
    <w:rsid w:val="001A7425"/>
    <w:rsid w:val="001B0E41"/>
    <w:rsid w:val="001B1500"/>
    <w:rsid w:val="001B175B"/>
    <w:rsid w:val="001B2919"/>
    <w:rsid w:val="001B2A91"/>
    <w:rsid w:val="001B2B13"/>
    <w:rsid w:val="001B3904"/>
    <w:rsid w:val="001B4334"/>
    <w:rsid w:val="001B471B"/>
    <w:rsid w:val="001B5D20"/>
    <w:rsid w:val="001B7FC7"/>
    <w:rsid w:val="001C1048"/>
    <w:rsid w:val="001C41C1"/>
    <w:rsid w:val="001C4362"/>
    <w:rsid w:val="001C4B6A"/>
    <w:rsid w:val="001C5068"/>
    <w:rsid w:val="001C5511"/>
    <w:rsid w:val="001C68BF"/>
    <w:rsid w:val="001C6B21"/>
    <w:rsid w:val="001C7365"/>
    <w:rsid w:val="001D018B"/>
    <w:rsid w:val="001D05F3"/>
    <w:rsid w:val="001D0721"/>
    <w:rsid w:val="001D2024"/>
    <w:rsid w:val="001D2A17"/>
    <w:rsid w:val="001D3079"/>
    <w:rsid w:val="001D3A70"/>
    <w:rsid w:val="001D56E3"/>
    <w:rsid w:val="001D5931"/>
    <w:rsid w:val="001D765C"/>
    <w:rsid w:val="001E0157"/>
    <w:rsid w:val="001E0CD7"/>
    <w:rsid w:val="001E2C44"/>
    <w:rsid w:val="001E3B93"/>
    <w:rsid w:val="001E46A1"/>
    <w:rsid w:val="001E5499"/>
    <w:rsid w:val="001E6485"/>
    <w:rsid w:val="001E7098"/>
    <w:rsid w:val="001E7984"/>
    <w:rsid w:val="001E7C95"/>
    <w:rsid w:val="001F0ED1"/>
    <w:rsid w:val="001F1F53"/>
    <w:rsid w:val="001F39FB"/>
    <w:rsid w:val="001F443E"/>
    <w:rsid w:val="001F5086"/>
    <w:rsid w:val="001F695D"/>
    <w:rsid w:val="001F747E"/>
    <w:rsid w:val="00200642"/>
    <w:rsid w:val="0020087F"/>
    <w:rsid w:val="00200A16"/>
    <w:rsid w:val="00200DE4"/>
    <w:rsid w:val="00201132"/>
    <w:rsid w:val="002017C3"/>
    <w:rsid w:val="0020364D"/>
    <w:rsid w:val="00204B40"/>
    <w:rsid w:val="00205612"/>
    <w:rsid w:val="00207A52"/>
    <w:rsid w:val="002108C6"/>
    <w:rsid w:val="0021189D"/>
    <w:rsid w:val="00211B8D"/>
    <w:rsid w:val="002120BB"/>
    <w:rsid w:val="00214399"/>
    <w:rsid w:val="00214FAD"/>
    <w:rsid w:val="0021691A"/>
    <w:rsid w:val="00216CD6"/>
    <w:rsid w:val="00217036"/>
    <w:rsid w:val="00220F23"/>
    <w:rsid w:val="002212AD"/>
    <w:rsid w:val="00222A2C"/>
    <w:rsid w:val="00222C8F"/>
    <w:rsid w:val="00222D9E"/>
    <w:rsid w:val="00223140"/>
    <w:rsid w:val="00223519"/>
    <w:rsid w:val="00225EC4"/>
    <w:rsid w:val="002262A4"/>
    <w:rsid w:val="00226DFF"/>
    <w:rsid w:val="00227DE3"/>
    <w:rsid w:val="002302FD"/>
    <w:rsid w:val="002311DF"/>
    <w:rsid w:val="002317A3"/>
    <w:rsid w:val="00232661"/>
    <w:rsid w:val="00235A0B"/>
    <w:rsid w:val="0023625E"/>
    <w:rsid w:val="0023677D"/>
    <w:rsid w:val="00237C70"/>
    <w:rsid w:val="00240C14"/>
    <w:rsid w:val="002414E2"/>
    <w:rsid w:val="00243CBF"/>
    <w:rsid w:val="002443EE"/>
    <w:rsid w:val="002444C8"/>
    <w:rsid w:val="0024520B"/>
    <w:rsid w:val="00247261"/>
    <w:rsid w:val="0025307F"/>
    <w:rsid w:val="002535D4"/>
    <w:rsid w:val="00253D87"/>
    <w:rsid w:val="00254E7A"/>
    <w:rsid w:val="002557FD"/>
    <w:rsid w:val="00255BE1"/>
    <w:rsid w:val="00255D3D"/>
    <w:rsid w:val="0026024C"/>
    <w:rsid w:val="00260D18"/>
    <w:rsid w:val="00262595"/>
    <w:rsid w:val="0026324A"/>
    <w:rsid w:val="00263B77"/>
    <w:rsid w:val="0026464E"/>
    <w:rsid w:val="0026651E"/>
    <w:rsid w:val="00266575"/>
    <w:rsid w:val="00266C2A"/>
    <w:rsid w:val="00270954"/>
    <w:rsid w:val="00272DF5"/>
    <w:rsid w:val="00273488"/>
    <w:rsid w:val="00273DFA"/>
    <w:rsid w:val="0027414A"/>
    <w:rsid w:val="0027450F"/>
    <w:rsid w:val="00274DFC"/>
    <w:rsid w:val="002758CB"/>
    <w:rsid w:val="00275963"/>
    <w:rsid w:val="002768AC"/>
    <w:rsid w:val="00276BE5"/>
    <w:rsid w:val="002777C9"/>
    <w:rsid w:val="00277D68"/>
    <w:rsid w:val="002801B3"/>
    <w:rsid w:val="00280540"/>
    <w:rsid w:val="00280AC7"/>
    <w:rsid w:val="00281008"/>
    <w:rsid w:val="00281A96"/>
    <w:rsid w:val="00282284"/>
    <w:rsid w:val="00282DAF"/>
    <w:rsid w:val="00283344"/>
    <w:rsid w:val="00283538"/>
    <w:rsid w:val="002855ED"/>
    <w:rsid w:val="002868D9"/>
    <w:rsid w:val="00286B23"/>
    <w:rsid w:val="00287472"/>
    <w:rsid w:val="00287EE9"/>
    <w:rsid w:val="002917DA"/>
    <w:rsid w:val="00291B9C"/>
    <w:rsid w:val="002921C8"/>
    <w:rsid w:val="002922F0"/>
    <w:rsid w:val="00292B24"/>
    <w:rsid w:val="00292C35"/>
    <w:rsid w:val="0029701E"/>
    <w:rsid w:val="00297D3D"/>
    <w:rsid w:val="002A0167"/>
    <w:rsid w:val="002A07D9"/>
    <w:rsid w:val="002A0C99"/>
    <w:rsid w:val="002A1963"/>
    <w:rsid w:val="002A1C88"/>
    <w:rsid w:val="002A1DA1"/>
    <w:rsid w:val="002A24E7"/>
    <w:rsid w:val="002A3FAC"/>
    <w:rsid w:val="002A4A75"/>
    <w:rsid w:val="002A5E74"/>
    <w:rsid w:val="002A5F1F"/>
    <w:rsid w:val="002B04A2"/>
    <w:rsid w:val="002B1D6B"/>
    <w:rsid w:val="002B30F8"/>
    <w:rsid w:val="002B3B26"/>
    <w:rsid w:val="002B3D00"/>
    <w:rsid w:val="002B4A94"/>
    <w:rsid w:val="002B4E11"/>
    <w:rsid w:val="002B649C"/>
    <w:rsid w:val="002B7D7D"/>
    <w:rsid w:val="002C16D1"/>
    <w:rsid w:val="002C1A2F"/>
    <w:rsid w:val="002C1F8B"/>
    <w:rsid w:val="002C226E"/>
    <w:rsid w:val="002C25B9"/>
    <w:rsid w:val="002C2890"/>
    <w:rsid w:val="002C3E70"/>
    <w:rsid w:val="002C5A4F"/>
    <w:rsid w:val="002C5D87"/>
    <w:rsid w:val="002C60A8"/>
    <w:rsid w:val="002C6368"/>
    <w:rsid w:val="002C6A46"/>
    <w:rsid w:val="002C7754"/>
    <w:rsid w:val="002C7E83"/>
    <w:rsid w:val="002D0785"/>
    <w:rsid w:val="002D1036"/>
    <w:rsid w:val="002D1DC4"/>
    <w:rsid w:val="002D29D5"/>
    <w:rsid w:val="002D3039"/>
    <w:rsid w:val="002D324B"/>
    <w:rsid w:val="002D3A8B"/>
    <w:rsid w:val="002D3CA8"/>
    <w:rsid w:val="002D430E"/>
    <w:rsid w:val="002D44FB"/>
    <w:rsid w:val="002D48BA"/>
    <w:rsid w:val="002D4B50"/>
    <w:rsid w:val="002D4F96"/>
    <w:rsid w:val="002D61CB"/>
    <w:rsid w:val="002D6F6B"/>
    <w:rsid w:val="002D75C4"/>
    <w:rsid w:val="002D7BF2"/>
    <w:rsid w:val="002E11DA"/>
    <w:rsid w:val="002E1C11"/>
    <w:rsid w:val="002E247D"/>
    <w:rsid w:val="002E3B6F"/>
    <w:rsid w:val="002E3CA6"/>
    <w:rsid w:val="002E482E"/>
    <w:rsid w:val="002E4E1A"/>
    <w:rsid w:val="002E6102"/>
    <w:rsid w:val="002E636F"/>
    <w:rsid w:val="002E670E"/>
    <w:rsid w:val="002E6718"/>
    <w:rsid w:val="002E7F63"/>
    <w:rsid w:val="002F08D6"/>
    <w:rsid w:val="002F2D39"/>
    <w:rsid w:val="002F4058"/>
    <w:rsid w:val="002F4B50"/>
    <w:rsid w:val="002F5DB7"/>
    <w:rsid w:val="002F64F5"/>
    <w:rsid w:val="002F67B6"/>
    <w:rsid w:val="002F6FD2"/>
    <w:rsid w:val="00300551"/>
    <w:rsid w:val="0030087E"/>
    <w:rsid w:val="00301556"/>
    <w:rsid w:val="00301D98"/>
    <w:rsid w:val="003040C4"/>
    <w:rsid w:val="00304C43"/>
    <w:rsid w:val="003059CB"/>
    <w:rsid w:val="0030617D"/>
    <w:rsid w:val="00306BAD"/>
    <w:rsid w:val="00307A05"/>
    <w:rsid w:val="003121BB"/>
    <w:rsid w:val="00312567"/>
    <w:rsid w:val="00312EC2"/>
    <w:rsid w:val="00313238"/>
    <w:rsid w:val="00315F44"/>
    <w:rsid w:val="0032000D"/>
    <w:rsid w:val="00320425"/>
    <w:rsid w:val="003220E5"/>
    <w:rsid w:val="00322BAF"/>
    <w:rsid w:val="00323E85"/>
    <w:rsid w:val="00323FD8"/>
    <w:rsid w:val="0032507B"/>
    <w:rsid w:val="00325A48"/>
    <w:rsid w:val="003265B0"/>
    <w:rsid w:val="00326650"/>
    <w:rsid w:val="00327CE2"/>
    <w:rsid w:val="00327DE7"/>
    <w:rsid w:val="003323D1"/>
    <w:rsid w:val="00333611"/>
    <w:rsid w:val="00333EEB"/>
    <w:rsid w:val="00335DF4"/>
    <w:rsid w:val="00336260"/>
    <w:rsid w:val="003362E8"/>
    <w:rsid w:val="00337595"/>
    <w:rsid w:val="0034090A"/>
    <w:rsid w:val="00342C5E"/>
    <w:rsid w:val="00342F3B"/>
    <w:rsid w:val="003438FB"/>
    <w:rsid w:val="003458EB"/>
    <w:rsid w:val="003467BA"/>
    <w:rsid w:val="003467EF"/>
    <w:rsid w:val="0034783D"/>
    <w:rsid w:val="003506E3"/>
    <w:rsid w:val="003522C8"/>
    <w:rsid w:val="003524EB"/>
    <w:rsid w:val="003532CF"/>
    <w:rsid w:val="00353DD1"/>
    <w:rsid w:val="003554E4"/>
    <w:rsid w:val="00356F97"/>
    <w:rsid w:val="0035773D"/>
    <w:rsid w:val="0036228D"/>
    <w:rsid w:val="00363A1A"/>
    <w:rsid w:val="00364C6E"/>
    <w:rsid w:val="00365B06"/>
    <w:rsid w:val="00365FE2"/>
    <w:rsid w:val="00367B54"/>
    <w:rsid w:val="003700EB"/>
    <w:rsid w:val="00370744"/>
    <w:rsid w:val="00370C49"/>
    <w:rsid w:val="00370C86"/>
    <w:rsid w:val="00371968"/>
    <w:rsid w:val="00372789"/>
    <w:rsid w:val="003750CC"/>
    <w:rsid w:val="00375123"/>
    <w:rsid w:val="00375AA1"/>
    <w:rsid w:val="00375CB4"/>
    <w:rsid w:val="00375D5A"/>
    <w:rsid w:val="0037616C"/>
    <w:rsid w:val="0037786D"/>
    <w:rsid w:val="003800FB"/>
    <w:rsid w:val="00380512"/>
    <w:rsid w:val="003811C4"/>
    <w:rsid w:val="00381843"/>
    <w:rsid w:val="0038338F"/>
    <w:rsid w:val="003838A8"/>
    <w:rsid w:val="00384694"/>
    <w:rsid w:val="003861BE"/>
    <w:rsid w:val="0038679C"/>
    <w:rsid w:val="003910BA"/>
    <w:rsid w:val="00391370"/>
    <w:rsid w:val="003923EC"/>
    <w:rsid w:val="003929E6"/>
    <w:rsid w:val="0039312B"/>
    <w:rsid w:val="0039321E"/>
    <w:rsid w:val="00394023"/>
    <w:rsid w:val="00394333"/>
    <w:rsid w:val="003948DD"/>
    <w:rsid w:val="00396ECA"/>
    <w:rsid w:val="00397C39"/>
    <w:rsid w:val="003A0C17"/>
    <w:rsid w:val="003A1D0D"/>
    <w:rsid w:val="003A3BC4"/>
    <w:rsid w:val="003A3C3D"/>
    <w:rsid w:val="003A53A6"/>
    <w:rsid w:val="003A5441"/>
    <w:rsid w:val="003A6301"/>
    <w:rsid w:val="003A69E2"/>
    <w:rsid w:val="003A7A37"/>
    <w:rsid w:val="003B0379"/>
    <w:rsid w:val="003B0700"/>
    <w:rsid w:val="003B138E"/>
    <w:rsid w:val="003B2393"/>
    <w:rsid w:val="003B2CA6"/>
    <w:rsid w:val="003B5F99"/>
    <w:rsid w:val="003B66EF"/>
    <w:rsid w:val="003B6C15"/>
    <w:rsid w:val="003B7599"/>
    <w:rsid w:val="003B773C"/>
    <w:rsid w:val="003C0652"/>
    <w:rsid w:val="003C0E23"/>
    <w:rsid w:val="003C11F7"/>
    <w:rsid w:val="003C14DF"/>
    <w:rsid w:val="003C2017"/>
    <w:rsid w:val="003C28DD"/>
    <w:rsid w:val="003C2D24"/>
    <w:rsid w:val="003C3C45"/>
    <w:rsid w:val="003C3EEA"/>
    <w:rsid w:val="003C443A"/>
    <w:rsid w:val="003C472C"/>
    <w:rsid w:val="003C4AAE"/>
    <w:rsid w:val="003C4F6F"/>
    <w:rsid w:val="003C4FAB"/>
    <w:rsid w:val="003C5469"/>
    <w:rsid w:val="003C61C1"/>
    <w:rsid w:val="003C6BB9"/>
    <w:rsid w:val="003D08A5"/>
    <w:rsid w:val="003D0DAE"/>
    <w:rsid w:val="003D0FD5"/>
    <w:rsid w:val="003D165D"/>
    <w:rsid w:val="003D1877"/>
    <w:rsid w:val="003D2230"/>
    <w:rsid w:val="003D3198"/>
    <w:rsid w:val="003D3337"/>
    <w:rsid w:val="003D3C45"/>
    <w:rsid w:val="003D6108"/>
    <w:rsid w:val="003D6348"/>
    <w:rsid w:val="003D6DA3"/>
    <w:rsid w:val="003E220C"/>
    <w:rsid w:val="003E41BF"/>
    <w:rsid w:val="003E43ED"/>
    <w:rsid w:val="003E4A7E"/>
    <w:rsid w:val="003E4CF9"/>
    <w:rsid w:val="003E4E3B"/>
    <w:rsid w:val="003E631E"/>
    <w:rsid w:val="003E66D1"/>
    <w:rsid w:val="003E7E13"/>
    <w:rsid w:val="003E7E23"/>
    <w:rsid w:val="003F2490"/>
    <w:rsid w:val="003F314C"/>
    <w:rsid w:val="003F3975"/>
    <w:rsid w:val="003F4142"/>
    <w:rsid w:val="003F50FC"/>
    <w:rsid w:val="003F515C"/>
    <w:rsid w:val="003F5B85"/>
    <w:rsid w:val="003F5C09"/>
    <w:rsid w:val="003F7983"/>
    <w:rsid w:val="003F7CC3"/>
    <w:rsid w:val="0040156C"/>
    <w:rsid w:val="00403091"/>
    <w:rsid w:val="00403B5B"/>
    <w:rsid w:val="00403FBA"/>
    <w:rsid w:val="00405854"/>
    <w:rsid w:val="00405EDF"/>
    <w:rsid w:val="004069DB"/>
    <w:rsid w:val="00407BB3"/>
    <w:rsid w:val="00410CBD"/>
    <w:rsid w:val="004114FB"/>
    <w:rsid w:val="0041191B"/>
    <w:rsid w:val="00411BB0"/>
    <w:rsid w:val="004123B0"/>
    <w:rsid w:val="00413572"/>
    <w:rsid w:val="0041561B"/>
    <w:rsid w:val="00416293"/>
    <w:rsid w:val="00416C19"/>
    <w:rsid w:val="00417065"/>
    <w:rsid w:val="004178BB"/>
    <w:rsid w:val="0042224C"/>
    <w:rsid w:val="0042254E"/>
    <w:rsid w:val="00422F33"/>
    <w:rsid w:val="00423464"/>
    <w:rsid w:val="00423B6C"/>
    <w:rsid w:val="00424298"/>
    <w:rsid w:val="00424D39"/>
    <w:rsid w:val="00425402"/>
    <w:rsid w:val="00425760"/>
    <w:rsid w:val="00425F11"/>
    <w:rsid w:val="00426F7A"/>
    <w:rsid w:val="00430BF4"/>
    <w:rsid w:val="00430C57"/>
    <w:rsid w:val="00432021"/>
    <w:rsid w:val="00432A7A"/>
    <w:rsid w:val="00432CE6"/>
    <w:rsid w:val="00433354"/>
    <w:rsid w:val="004341F3"/>
    <w:rsid w:val="00434661"/>
    <w:rsid w:val="004377E7"/>
    <w:rsid w:val="0044025B"/>
    <w:rsid w:val="004402A0"/>
    <w:rsid w:val="00440807"/>
    <w:rsid w:val="00441189"/>
    <w:rsid w:val="00442DA0"/>
    <w:rsid w:val="00443995"/>
    <w:rsid w:val="00443F55"/>
    <w:rsid w:val="004445EB"/>
    <w:rsid w:val="00444B0C"/>
    <w:rsid w:val="00444CD1"/>
    <w:rsid w:val="00445822"/>
    <w:rsid w:val="00445954"/>
    <w:rsid w:val="00445AE5"/>
    <w:rsid w:val="00445E37"/>
    <w:rsid w:val="00446661"/>
    <w:rsid w:val="00446AEC"/>
    <w:rsid w:val="00446E86"/>
    <w:rsid w:val="004476D8"/>
    <w:rsid w:val="0045009E"/>
    <w:rsid w:val="00451320"/>
    <w:rsid w:val="004523C2"/>
    <w:rsid w:val="00452680"/>
    <w:rsid w:val="00454A2E"/>
    <w:rsid w:val="00456A09"/>
    <w:rsid w:val="00460254"/>
    <w:rsid w:val="00460A72"/>
    <w:rsid w:val="004611CD"/>
    <w:rsid w:val="00462083"/>
    <w:rsid w:val="00462E2E"/>
    <w:rsid w:val="004658A4"/>
    <w:rsid w:val="004658F0"/>
    <w:rsid w:val="00465F59"/>
    <w:rsid w:val="00466BDE"/>
    <w:rsid w:val="00466EEF"/>
    <w:rsid w:val="004704A8"/>
    <w:rsid w:val="00470A36"/>
    <w:rsid w:val="00471036"/>
    <w:rsid w:val="0047286D"/>
    <w:rsid w:val="0047463B"/>
    <w:rsid w:val="00476849"/>
    <w:rsid w:val="0047694E"/>
    <w:rsid w:val="00476F16"/>
    <w:rsid w:val="00477E2E"/>
    <w:rsid w:val="004811F8"/>
    <w:rsid w:val="00481B57"/>
    <w:rsid w:val="004831FB"/>
    <w:rsid w:val="004835DA"/>
    <w:rsid w:val="004843D6"/>
    <w:rsid w:val="004854E0"/>
    <w:rsid w:val="00485ABA"/>
    <w:rsid w:val="00487347"/>
    <w:rsid w:val="00487A66"/>
    <w:rsid w:val="004922EB"/>
    <w:rsid w:val="004928EF"/>
    <w:rsid w:val="00492B16"/>
    <w:rsid w:val="004930FB"/>
    <w:rsid w:val="0049355F"/>
    <w:rsid w:val="00495048"/>
    <w:rsid w:val="0049594E"/>
    <w:rsid w:val="00495EDA"/>
    <w:rsid w:val="004967FE"/>
    <w:rsid w:val="00496A18"/>
    <w:rsid w:val="004A0FFC"/>
    <w:rsid w:val="004A1575"/>
    <w:rsid w:val="004A19D0"/>
    <w:rsid w:val="004A289A"/>
    <w:rsid w:val="004A2F19"/>
    <w:rsid w:val="004A2FD1"/>
    <w:rsid w:val="004A3355"/>
    <w:rsid w:val="004A33FC"/>
    <w:rsid w:val="004A3C3A"/>
    <w:rsid w:val="004A47C8"/>
    <w:rsid w:val="004A552D"/>
    <w:rsid w:val="004A57F3"/>
    <w:rsid w:val="004A7618"/>
    <w:rsid w:val="004B1857"/>
    <w:rsid w:val="004B1FC0"/>
    <w:rsid w:val="004B2134"/>
    <w:rsid w:val="004B2984"/>
    <w:rsid w:val="004B4241"/>
    <w:rsid w:val="004B576D"/>
    <w:rsid w:val="004B5D26"/>
    <w:rsid w:val="004B73AE"/>
    <w:rsid w:val="004B748E"/>
    <w:rsid w:val="004C0978"/>
    <w:rsid w:val="004C0FD1"/>
    <w:rsid w:val="004C1B4B"/>
    <w:rsid w:val="004C22EE"/>
    <w:rsid w:val="004C38C4"/>
    <w:rsid w:val="004C3C6F"/>
    <w:rsid w:val="004C4534"/>
    <w:rsid w:val="004C4601"/>
    <w:rsid w:val="004C48DF"/>
    <w:rsid w:val="004C50F7"/>
    <w:rsid w:val="004C57CA"/>
    <w:rsid w:val="004C59C0"/>
    <w:rsid w:val="004C5D6C"/>
    <w:rsid w:val="004C6F94"/>
    <w:rsid w:val="004C7848"/>
    <w:rsid w:val="004D0494"/>
    <w:rsid w:val="004D05E5"/>
    <w:rsid w:val="004D061C"/>
    <w:rsid w:val="004D13CE"/>
    <w:rsid w:val="004D21EF"/>
    <w:rsid w:val="004D2B2F"/>
    <w:rsid w:val="004D2BEA"/>
    <w:rsid w:val="004D30AF"/>
    <w:rsid w:val="004D39A5"/>
    <w:rsid w:val="004D4F96"/>
    <w:rsid w:val="004D5B61"/>
    <w:rsid w:val="004D741C"/>
    <w:rsid w:val="004E1762"/>
    <w:rsid w:val="004E1797"/>
    <w:rsid w:val="004E446D"/>
    <w:rsid w:val="004E478F"/>
    <w:rsid w:val="004E75DA"/>
    <w:rsid w:val="004E7A67"/>
    <w:rsid w:val="004F000B"/>
    <w:rsid w:val="004F019E"/>
    <w:rsid w:val="004F0F50"/>
    <w:rsid w:val="004F3C3A"/>
    <w:rsid w:val="004F46FC"/>
    <w:rsid w:val="004F4A5A"/>
    <w:rsid w:val="004F51C0"/>
    <w:rsid w:val="004F5221"/>
    <w:rsid w:val="004F59DE"/>
    <w:rsid w:val="004F678D"/>
    <w:rsid w:val="004F7142"/>
    <w:rsid w:val="005010B9"/>
    <w:rsid w:val="005014AF"/>
    <w:rsid w:val="005014CC"/>
    <w:rsid w:val="00501E77"/>
    <w:rsid w:val="00502508"/>
    <w:rsid w:val="00503805"/>
    <w:rsid w:val="00503BB0"/>
    <w:rsid w:val="00503F9D"/>
    <w:rsid w:val="005059F9"/>
    <w:rsid w:val="00505AFE"/>
    <w:rsid w:val="00505B3B"/>
    <w:rsid w:val="00505EEF"/>
    <w:rsid w:val="00506D69"/>
    <w:rsid w:val="005101A7"/>
    <w:rsid w:val="00512B12"/>
    <w:rsid w:val="005134BF"/>
    <w:rsid w:val="005145B5"/>
    <w:rsid w:val="00515977"/>
    <w:rsid w:val="00515D63"/>
    <w:rsid w:val="005170D5"/>
    <w:rsid w:val="00517F6F"/>
    <w:rsid w:val="00520D8B"/>
    <w:rsid w:val="0052152E"/>
    <w:rsid w:val="00521D64"/>
    <w:rsid w:val="00524591"/>
    <w:rsid w:val="00525412"/>
    <w:rsid w:val="005256BE"/>
    <w:rsid w:val="00527164"/>
    <w:rsid w:val="005275DC"/>
    <w:rsid w:val="005279C6"/>
    <w:rsid w:val="005308D7"/>
    <w:rsid w:val="00530D5B"/>
    <w:rsid w:val="0053238D"/>
    <w:rsid w:val="0053285A"/>
    <w:rsid w:val="00533713"/>
    <w:rsid w:val="00533DFD"/>
    <w:rsid w:val="0053456C"/>
    <w:rsid w:val="00534A47"/>
    <w:rsid w:val="00534AB3"/>
    <w:rsid w:val="00535496"/>
    <w:rsid w:val="00535C8C"/>
    <w:rsid w:val="0053777F"/>
    <w:rsid w:val="00537D0E"/>
    <w:rsid w:val="00537F41"/>
    <w:rsid w:val="00540896"/>
    <w:rsid w:val="00540BA5"/>
    <w:rsid w:val="00540F0C"/>
    <w:rsid w:val="0054257D"/>
    <w:rsid w:val="00542CC6"/>
    <w:rsid w:val="00543901"/>
    <w:rsid w:val="00543C30"/>
    <w:rsid w:val="005441C4"/>
    <w:rsid w:val="00544E60"/>
    <w:rsid w:val="005459C3"/>
    <w:rsid w:val="00546533"/>
    <w:rsid w:val="00546F15"/>
    <w:rsid w:val="005508B5"/>
    <w:rsid w:val="00551A2B"/>
    <w:rsid w:val="00552393"/>
    <w:rsid w:val="00552719"/>
    <w:rsid w:val="00553F54"/>
    <w:rsid w:val="00555A6D"/>
    <w:rsid w:val="005567A1"/>
    <w:rsid w:val="00556FBB"/>
    <w:rsid w:val="00557319"/>
    <w:rsid w:val="0055797E"/>
    <w:rsid w:val="0056118E"/>
    <w:rsid w:val="00563065"/>
    <w:rsid w:val="00565C22"/>
    <w:rsid w:val="0056601B"/>
    <w:rsid w:val="00570699"/>
    <w:rsid w:val="00571EE0"/>
    <w:rsid w:val="005739E4"/>
    <w:rsid w:val="00573AAD"/>
    <w:rsid w:val="0057428B"/>
    <w:rsid w:val="00576CB8"/>
    <w:rsid w:val="00581662"/>
    <w:rsid w:val="00581E7D"/>
    <w:rsid w:val="00582F0B"/>
    <w:rsid w:val="00582F28"/>
    <w:rsid w:val="00583D42"/>
    <w:rsid w:val="00583F3D"/>
    <w:rsid w:val="00584B29"/>
    <w:rsid w:val="00585C28"/>
    <w:rsid w:val="00586AFC"/>
    <w:rsid w:val="00591155"/>
    <w:rsid w:val="005A00D1"/>
    <w:rsid w:val="005A4591"/>
    <w:rsid w:val="005A5F63"/>
    <w:rsid w:val="005A6740"/>
    <w:rsid w:val="005A7E75"/>
    <w:rsid w:val="005B17F4"/>
    <w:rsid w:val="005B1E05"/>
    <w:rsid w:val="005B3A1E"/>
    <w:rsid w:val="005B4F34"/>
    <w:rsid w:val="005B6829"/>
    <w:rsid w:val="005B738A"/>
    <w:rsid w:val="005B7738"/>
    <w:rsid w:val="005C0039"/>
    <w:rsid w:val="005C157D"/>
    <w:rsid w:val="005C15D7"/>
    <w:rsid w:val="005C20EB"/>
    <w:rsid w:val="005C34FE"/>
    <w:rsid w:val="005C3C0F"/>
    <w:rsid w:val="005C434E"/>
    <w:rsid w:val="005C647A"/>
    <w:rsid w:val="005D034D"/>
    <w:rsid w:val="005D1C47"/>
    <w:rsid w:val="005D221D"/>
    <w:rsid w:val="005D226B"/>
    <w:rsid w:val="005D2777"/>
    <w:rsid w:val="005D2971"/>
    <w:rsid w:val="005D39BF"/>
    <w:rsid w:val="005D4F3E"/>
    <w:rsid w:val="005D700F"/>
    <w:rsid w:val="005D7400"/>
    <w:rsid w:val="005E1E63"/>
    <w:rsid w:val="005E2166"/>
    <w:rsid w:val="005E42D3"/>
    <w:rsid w:val="005E44C6"/>
    <w:rsid w:val="005E5175"/>
    <w:rsid w:val="005E582A"/>
    <w:rsid w:val="005E59AE"/>
    <w:rsid w:val="005E64EF"/>
    <w:rsid w:val="005E726A"/>
    <w:rsid w:val="005E729D"/>
    <w:rsid w:val="005F01A4"/>
    <w:rsid w:val="005F1D43"/>
    <w:rsid w:val="005F1DA8"/>
    <w:rsid w:val="005F248E"/>
    <w:rsid w:val="005F3170"/>
    <w:rsid w:val="005F34C7"/>
    <w:rsid w:val="005F3A77"/>
    <w:rsid w:val="005F3BEE"/>
    <w:rsid w:val="005F4371"/>
    <w:rsid w:val="005F480D"/>
    <w:rsid w:val="005F4C91"/>
    <w:rsid w:val="005F5C27"/>
    <w:rsid w:val="005F7339"/>
    <w:rsid w:val="005F7424"/>
    <w:rsid w:val="005F7B19"/>
    <w:rsid w:val="006015C9"/>
    <w:rsid w:val="00601CF4"/>
    <w:rsid w:val="00603ECD"/>
    <w:rsid w:val="00605157"/>
    <w:rsid w:val="006058B9"/>
    <w:rsid w:val="00605A5A"/>
    <w:rsid w:val="006062A3"/>
    <w:rsid w:val="0061055C"/>
    <w:rsid w:val="00611529"/>
    <w:rsid w:val="00614D4D"/>
    <w:rsid w:val="00616824"/>
    <w:rsid w:val="00616F92"/>
    <w:rsid w:val="00616FC9"/>
    <w:rsid w:val="00620176"/>
    <w:rsid w:val="00620265"/>
    <w:rsid w:val="00620E99"/>
    <w:rsid w:val="00622C1E"/>
    <w:rsid w:val="0062345D"/>
    <w:rsid w:val="00623A04"/>
    <w:rsid w:val="00623F55"/>
    <w:rsid w:val="00624DD9"/>
    <w:rsid w:val="00625217"/>
    <w:rsid w:val="006252A1"/>
    <w:rsid w:val="00625D7D"/>
    <w:rsid w:val="006260A7"/>
    <w:rsid w:val="0062614E"/>
    <w:rsid w:val="00626AE8"/>
    <w:rsid w:val="00627307"/>
    <w:rsid w:val="00630466"/>
    <w:rsid w:val="006305DE"/>
    <w:rsid w:val="006305E6"/>
    <w:rsid w:val="00630D87"/>
    <w:rsid w:val="00632027"/>
    <w:rsid w:val="00633517"/>
    <w:rsid w:val="00633D23"/>
    <w:rsid w:val="006340D7"/>
    <w:rsid w:val="0063419F"/>
    <w:rsid w:val="00634229"/>
    <w:rsid w:val="00634D9F"/>
    <w:rsid w:val="00635D4C"/>
    <w:rsid w:val="006373BE"/>
    <w:rsid w:val="00637A2D"/>
    <w:rsid w:val="0064008C"/>
    <w:rsid w:val="0064029E"/>
    <w:rsid w:val="00640981"/>
    <w:rsid w:val="00640E21"/>
    <w:rsid w:val="006432B4"/>
    <w:rsid w:val="00644ACC"/>
    <w:rsid w:val="00650D99"/>
    <w:rsid w:val="0065124F"/>
    <w:rsid w:val="00652722"/>
    <w:rsid w:val="00652FC9"/>
    <w:rsid w:val="0065398C"/>
    <w:rsid w:val="00655090"/>
    <w:rsid w:val="006558C6"/>
    <w:rsid w:val="00655F41"/>
    <w:rsid w:val="0065683D"/>
    <w:rsid w:val="00656D6B"/>
    <w:rsid w:val="006573EC"/>
    <w:rsid w:val="00657558"/>
    <w:rsid w:val="00660028"/>
    <w:rsid w:val="00660F3F"/>
    <w:rsid w:val="0066164C"/>
    <w:rsid w:val="00661A9F"/>
    <w:rsid w:val="00662488"/>
    <w:rsid w:val="00663C27"/>
    <w:rsid w:val="00664F17"/>
    <w:rsid w:val="00665537"/>
    <w:rsid w:val="006711F2"/>
    <w:rsid w:val="00671945"/>
    <w:rsid w:val="00671AA4"/>
    <w:rsid w:val="006721DF"/>
    <w:rsid w:val="00672CF2"/>
    <w:rsid w:val="006733CA"/>
    <w:rsid w:val="0067347F"/>
    <w:rsid w:val="00673C24"/>
    <w:rsid w:val="00674EEA"/>
    <w:rsid w:val="006767C8"/>
    <w:rsid w:val="00676C5D"/>
    <w:rsid w:val="00677007"/>
    <w:rsid w:val="00677252"/>
    <w:rsid w:val="00680654"/>
    <w:rsid w:val="00680F86"/>
    <w:rsid w:val="006813F5"/>
    <w:rsid w:val="00681E38"/>
    <w:rsid w:val="00682EA0"/>
    <w:rsid w:val="00682FB1"/>
    <w:rsid w:val="006845CD"/>
    <w:rsid w:val="006849FC"/>
    <w:rsid w:val="00685192"/>
    <w:rsid w:val="00686336"/>
    <w:rsid w:val="00686738"/>
    <w:rsid w:val="0068771F"/>
    <w:rsid w:val="006879F6"/>
    <w:rsid w:val="00690BD6"/>
    <w:rsid w:val="00691779"/>
    <w:rsid w:val="00692427"/>
    <w:rsid w:val="00694BAA"/>
    <w:rsid w:val="006A0234"/>
    <w:rsid w:val="006A0AAB"/>
    <w:rsid w:val="006A21C8"/>
    <w:rsid w:val="006A2E5F"/>
    <w:rsid w:val="006A4E03"/>
    <w:rsid w:val="006A5234"/>
    <w:rsid w:val="006A52B6"/>
    <w:rsid w:val="006A5BB8"/>
    <w:rsid w:val="006A7170"/>
    <w:rsid w:val="006A7FC4"/>
    <w:rsid w:val="006B0026"/>
    <w:rsid w:val="006B110F"/>
    <w:rsid w:val="006B2C5A"/>
    <w:rsid w:val="006B3C11"/>
    <w:rsid w:val="006B41F6"/>
    <w:rsid w:val="006B557D"/>
    <w:rsid w:val="006B7B7D"/>
    <w:rsid w:val="006C06B2"/>
    <w:rsid w:val="006C1B5F"/>
    <w:rsid w:val="006C1F5A"/>
    <w:rsid w:val="006C312D"/>
    <w:rsid w:val="006C371D"/>
    <w:rsid w:val="006C4DF6"/>
    <w:rsid w:val="006C5B0E"/>
    <w:rsid w:val="006C6640"/>
    <w:rsid w:val="006C7287"/>
    <w:rsid w:val="006D04A5"/>
    <w:rsid w:val="006D0F9C"/>
    <w:rsid w:val="006D3373"/>
    <w:rsid w:val="006D3473"/>
    <w:rsid w:val="006D3A63"/>
    <w:rsid w:val="006D4488"/>
    <w:rsid w:val="006D490A"/>
    <w:rsid w:val="006D4D0E"/>
    <w:rsid w:val="006D6123"/>
    <w:rsid w:val="006D6840"/>
    <w:rsid w:val="006D7345"/>
    <w:rsid w:val="006E1F6C"/>
    <w:rsid w:val="006E3016"/>
    <w:rsid w:val="006E3C7A"/>
    <w:rsid w:val="006E56F3"/>
    <w:rsid w:val="006E59A0"/>
    <w:rsid w:val="006E6D3B"/>
    <w:rsid w:val="006E7431"/>
    <w:rsid w:val="006F0116"/>
    <w:rsid w:val="006F3775"/>
    <w:rsid w:val="006F4A12"/>
    <w:rsid w:val="006F5300"/>
    <w:rsid w:val="006F5753"/>
    <w:rsid w:val="006F6922"/>
    <w:rsid w:val="006F7A73"/>
    <w:rsid w:val="006F7F4D"/>
    <w:rsid w:val="007016CE"/>
    <w:rsid w:val="00702640"/>
    <w:rsid w:val="007053CE"/>
    <w:rsid w:val="0071006D"/>
    <w:rsid w:val="007107F9"/>
    <w:rsid w:val="007114B2"/>
    <w:rsid w:val="00711C6C"/>
    <w:rsid w:val="007148C3"/>
    <w:rsid w:val="0071517C"/>
    <w:rsid w:val="007159A8"/>
    <w:rsid w:val="00716865"/>
    <w:rsid w:val="00720085"/>
    <w:rsid w:val="007203C2"/>
    <w:rsid w:val="00720C1C"/>
    <w:rsid w:val="00721CBE"/>
    <w:rsid w:val="00723097"/>
    <w:rsid w:val="00723712"/>
    <w:rsid w:val="0072423D"/>
    <w:rsid w:val="00725437"/>
    <w:rsid w:val="00730725"/>
    <w:rsid w:val="007310D1"/>
    <w:rsid w:val="00731D3B"/>
    <w:rsid w:val="00732044"/>
    <w:rsid w:val="00733180"/>
    <w:rsid w:val="0073701B"/>
    <w:rsid w:val="00737477"/>
    <w:rsid w:val="00737925"/>
    <w:rsid w:val="00741B1C"/>
    <w:rsid w:val="00741F9E"/>
    <w:rsid w:val="007427B9"/>
    <w:rsid w:val="007433D0"/>
    <w:rsid w:val="00743796"/>
    <w:rsid w:val="00743F55"/>
    <w:rsid w:val="00745506"/>
    <w:rsid w:val="00745B3E"/>
    <w:rsid w:val="00746784"/>
    <w:rsid w:val="00747AC2"/>
    <w:rsid w:val="00747E6C"/>
    <w:rsid w:val="007507E7"/>
    <w:rsid w:val="0075109A"/>
    <w:rsid w:val="00751AC8"/>
    <w:rsid w:val="00752646"/>
    <w:rsid w:val="00755195"/>
    <w:rsid w:val="007578B5"/>
    <w:rsid w:val="00757CD5"/>
    <w:rsid w:val="007622AD"/>
    <w:rsid w:val="00763A88"/>
    <w:rsid w:val="00764FA2"/>
    <w:rsid w:val="0076666A"/>
    <w:rsid w:val="00766EED"/>
    <w:rsid w:val="00767461"/>
    <w:rsid w:val="0076768B"/>
    <w:rsid w:val="007715BD"/>
    <w:rsid w:val="00771DDA"/>
    <w:rsid w:val="00773BE3"/>
    <w:rsid w:val="00773EE9"/>
    <w:rsid w:val="00774BB8"/>
    <w:rsid w:val="00774F8C"/>
    <w:rsid w:val="007750EA"/>
    <w:rsid w:val="00777405"/>
    <w:rsid w:val="007774C6"/>
    <w:rsid w:val="00777ADA"/>
    <w:rsid w:val="00777E33"/>
    <w:rsid w:val="0078081C"/>
    <w:rsid w:val="007810C0"/>
    <w:rsid w:val="007811C9"/>
    <w:rsid w:val="0078155C"/>
    <w:rsid w:val="007817B9"/>
    <w:rsid w:val="0078195A"/>
    <w:rsid w:val="007827CD"/>
    <w:rsid w:val="0078378B"/>
    <w:rsid w:val="00784145"/>
    <w:rsid w:val="00786513"/>
    <w:rsid w:val="00786B64"/>
    <w:rsid w:val="00790571"/>
    <w:rsid w:val="007906B8"/>
    <w:rsid w:val="00793F05"/>
    <w:rsid w:val="007954C0"/>
    <w:rsid w:val="00795993"/>
    <w:rsid w:val="007959F8"/>
    <w:rsid w:val="007961DD"/>
    <w:rsid w:val="00797106"/>
    <w:rsid w:val="00797D20"/>
    <w:rsid w:val="00797E92"/>
    <w:rsid w:val="007A2DD8"/>
    <w:rsid w:val="007A35EF"/>
    <w:rsid w:val="007A3D23"/>
    <w:rsid w:val="007A68B8"/>
    <w:rsid w:val="007A6971"/>
    <w:rsid w:val="007A6E54"/>
    <w:rsid w:val="007A735A"/>
    <w:rsid w:val="007B0770"/>
    <w:rsid w:val="007B1748"/>
    <w:rsid w:val="007B1839"/>
    <w:rsid w:val="007B18EF"/>
    <w:rsid w:val="007B1926"/>
    <w:rsid w:val="007B1D3F"/>
    <w:rsid w:val="007B3B9C"/>
    <w:rsid w:val="007B3FD1"/>
    <w:rsid w:val="007B4CCD"/>
    <w:rsid w:val="007B4DC4"/>
    <w:rsid w:val="007B57DA"/>
    <w:rsid w:val="007B5972"/>
    <w:rsid w:val="007B68B6"/>
    <w:rsid w:val="007B6D6A"/>
    <w:rsid w:val="007C03D4"/>
    <w:rsid w:val="007C0723"/>
    <w:rsid w:val="007C1E4A"/>
    <w:rsid w:val="007C1EE6"/>
    <w:rsid w:val="007C1F91"/>
    <w:rsid w:val="007C202D"/>
    <w:rsid w:val="007C3D68"/>
    <w:rsid w:val="007C413A"/>
    <w:rsid w:val="007C4963"/>
    <w:rsid w:val="007C5CA6"/>
    <w:rsid w:val="007C658A"/>
    <w:rsid w:val="007C7ECE"/>
    <w:rsid w:val="007D00C2"/>
    <w:rsid w:val="007D0613"/>
    <w:rsid w:val="007D08EE"/>
    <w:rsid w:val="007D0B1C"/>
    <w:rsid w:val="007D0BC1"/>
    <w:rsid w:val="007D0C8E"/>
    <w:rsid w:val="007D137D"/>
    <w:rsid w:val="007D30D9"/>
    <w:rsid w:val="007D32AA"/>
    <w:rsid w:val="007D4DA3"/>
    <w:rsid w:val="007D6701"/>
    <w:rsid w:val="007D6E38"/>
    <w:rsid w:val="007D7741"/>
    <w:rsid w:val="007D7971"/>
    <w:rsid w:val="007D7DBC"/>
    <w:rsid w:val="007E27C3"/>
    <w:rsid w:val="007E309A"/>
    <w:rsid w:val="007E484F"/>
    <w:rsid w:val="007E48DD"/>
    <w:rsid w:val="007E4F02"/>
    <w:rsid w:val="007E5AC8"/>
    <w:rsid w:val="007E7B89"/>
    <w:rsid w:val="007E7BFC"/>
    <w:rsid w:val="007F0097"/>
    <w:rsid w:val="007F097F"/>
    <w:rsid w:val="007F1760"/>
    <w:rsid w:val="007F29FF"/>
    <w:rsid w:val="007F2ACC"/>
    <w:rsid w:val="007F2BA5"/>
    <w:rsid w:val="007F2F48"/>
    <w:rsid w:val="007F32E3"/>
    <w:rsid w:val="007F38DD"/>
    <w:rsid w:val="007F43C9"/>
    <w:rsid w:val="007F613B"/>
    <w:rsid w:val="007F6861"/>
    <w:rsid w:val="007F6F3E"/>
    <w:rsid w:val="007F7382"/>
    <w:rsid w:val="007F7B39"/>
    <w:rsid w:val="00800C3D"/>
    <w:rsid w:val="00800F48"/>
    <w:rsid w:val="00802863"/>
    <w:rsid w:val="00803DC2"/>
    <w:rsid w:val="008042E9"/>
    <w:rsid w:val="00804543"/>
    <w:rsid w:val="00807939"/>
    <w:rsid w:val="00810371"/>
    <w:rsid w:val="00810664"/>
    <w:rsid w:val="008108AE"/>
    <w:rsid w:val="00810CA4"/>
    <w:rsid w:val="00811D7D"/>
    <w:rsid w:val="008120CB"/>
    <w:rsid w:val="00813ED2"/>
    <w:rsid w:val="00815BE4"/>
    <w:rsid w:val="00815C00"/>
    <w:rsid w:val="00816A00"/>
    <w:rsid w:val="00817728"/>
    <w:rsid w:val="0082083D"/>
    <w:rsid w:val="00821926"/>
    <w:rsid w:val="00821D3D"/>
    <w:rsid w:val="008224DA"/>
    <w:rsid w:val="008242EF"/>
    <w:rsid w:val="008245B6"/>
    <w:rsid w:val="00826349"/>
    <w:rsid w:val="00826636"/>
    <w:rsid w:val="0082677D"/>
    <w:rsid w:val="00826C59"/>
    <w:rsid w:val="00826E25"/>
    <w:rsid w:val="00827242"/>
    <w:rsid w:val="008272BE"/>
    <w:rsid w:val="00827385"/>
    <w:rsid w:val="0082794D"/>
    <w:rsid w:val="0083048C"/>
    <w:rsid w:val="008306C1"/>
    <w:rsid w:val="00830DAB"/>
    <w:rsid w:val="00830DF6"/>
    <w:rsid w:val="00831064"/>
    <w:rsid w:val="008312C2"/>
    <w:rsid w:val="00832115"/>
    <w:rsid w:val="00832AF9"/>
    <w:rsid w:val="00833820"/>
    <w:rsid w:val="00833888"/>
    <w:rsid w:val="00833E7E"/>
    <w:rsid w:val="00834FA8"/>
    <w:rsid w:val="00837263"/>
    <w:rsid w:val="008402DF"/>
    <w:rsid w:val="00840745"/>
    <w:rsid w:val="008419C9"/>
    <w:rsid w:val="008421C4"/>
    <w:rsid w:val="00842252"/>
    <w:rsid w:val="008425DB"/>
    <w:rsid w:val="008441B2"/>
    <w:rsid w:val="00844439"/>
    <w:rsid w:val="00845250"/>
    <w:rsid w:val="008452C6"/>
    <w:rsid w:val="00845C96"/>
    <w:rsid w:val="00851344"/>
    <w:rsid w:val="00852539"/>
    <w:rsid w:val="0085296F"/>
    <w:rsid w:val="008534F6"/>
    <w:rsid w:val="00853BF5"/>
    <w:rsid w:val="00854F54"/>
    <w:rsid w:val="00855B7D"/>
    <w:rsid w:val="008560B4"/>
    <w:rsid w:val="00856BB7"/>
    <w:rsid w:val="00863566"/>
    <w:rsid w:val="00864812"/>
    <w:rsid w:val="00865A79"/>
    <w:rsid w:val="00866469"/>
    <w:rsid w:val="00866489"/>
    <w:rsid w:val="00866AA5"/>
    <w:rsid w:val="00870784"/>
    <w:rsid w:val="00870FFB"/>
    <w:rsid w:val="00871C5E"/>
    <w:rsid w:val="00873DB9"/>
    <w:rsid w:val="00873F7B"/>
    <w:rsid w:val="0087414C"/>
    <w:rsid w:val="00874AA4"/>
    <w:rsid w:val="00874E74"/>
    <w:rsid w:val="0087525E"/>
    <w:rsid w:val="008754E2"/>
    <w:rsid w:val="008765E6"/>
    <w:rsid w:val="0087706D"/>
    <w:rsid w:val="0087738E"/>
    <w:rsid w:val="008778C9"/>
    <w:rsid w:val="008809CB"/>
    <w:rsid w:val="00883085"/>
    <w:rsid w:val="008841CD"/>
    <w:rsid w:val="008852DA"/>
    <w:rsid w:val="008855EB"/>
    <w:rsid w:val="0088710F"/>
    <w:rsid w:val="0088732C"/>
    <w:rsid w:val="008903AB"/>
    <w:rsid w:val="008905D9"/>
    <w:rsid w:val="0089117E"/>
    <w:rsid w:val="00891F38"/>
    <w:rsid w:val="00892629"/>
    <w:rsid w:val="008937C9"/>
    <w:rsid w:val="00893EDD"/>
    <w:rsid w:val="00894A91"/>
    <w:rsid w:val="008962E9"/>
    <w:rsid w:val="008A1106"/>
    <w:rsid w:val="008A19EC"/>
    <w:rsid w:val="008A2032"/>
    <w:rsid w:val="008A3289"/>
    <w:rsid w:val="008A3485"/>
    <w:rsid w:val="008A3FF9"/>
    <w:rsid w:val="008A4146"/>
    <w:rsid w:val="008A4F46"/>
    <w:rsid w:val="008A50B3"/>
    <w:rsid w:val="008A52F3"/>
    <w:rsid w:val="008A5810"/>
    <w:rsid w:val="008A5E1F"/>
    <w:rsid w:val="008A681E"/>
    <w:rsid w:val="008A69F9"/>
    <w:rsid w:val="008B0024"/>
    <w:rsid w:val="008B0038"/>
    <w:rsid w:val="008B018E"/>
    <w:rsid w:val="008B0592"/>
    <w:rsid w:val="008B1E24"/>
    <w:rsid w:val="008B24CA"/>
    <w:rsid w:val="008B36CD"/>
    <w:rsid w:val="008B37A1"/>
    <w:rsid w:val="008B38A6"/>
    <w:rsid w:val="008B3978"/>
    <w:rsid w:val="008B4C3E"/>
    <w:rsid w:val="008B78B1"/>
    <w:rsid w:val="008C246C"/>
    <w:rsid w:val="008C27CA"/>
    <w:rsid w:val="008C2A46"/>
    <w:rsid w:val="008C38F0"/>
    <w:rsid w:val="008C3BF2"/>
    <w:rsid w:val="008C3D56"/>
    <w:rsid w:val="008C4887"/>
    <w:rsid w:val="008C4F65"/>
    <w:rsid w:val="008C5874"/>
    <w:rsid w:val="008C6FB4"/>
    <w:rsid w:val="008D27F9"/>
    <w:rsid w:val="008D2808"/>
    <w:rsid w:val="008D397F"/>
    <w:rsid w:val="008D478A"/>
    <w:rsid w:val="008D687B"/>
    <w:rsid w:val="008D6D82"/>
    <w:rsid w:val="008D76D9"/>
    <w:rsid w:val="008E058B"/>
    <w:rsid w:val="008E05F1"/>
    <w:rsid w:val="008E0B4F"/>
    <w:rsid w:val="008E0C7A"/>
    <w:rsid w:val="008E20B6"/>
    <w:rsid w:val="008E2653"/>
    <w:rsid w:val="008E3FE8"/>
    <w:rsid w:val="008E4257"/>
    <w:rsid w:val="008E59E5"/>
    <w:rsid w:val="008E5E41"/>
    <w:rsid w:val="008E6859"/>
    <w:rsid w:val="008E6EB0"/>
    <w:rsid w:val="008F1197"/>
    <w:rsid w:val="008F189D"/>
    <w:rsid w:val="008F1EE3"/>
    <w:rsid w:val="008F2260"/>
    <w:rsid w:val="008F2A44"/>
    <w:rsid w:val="008F2DF3"/>
    <w:rsid w:val="008F3753"/>
    <w:rsid w:val="008F4461"/>
    <w:rsid w:val="008F5AC3"/>
    <w:rsid w:val="008F7723"/>
    <w:rsid w:val="009010BF"/>
    <w:rsid w:val="009016F5"/>
    <w:rsid w:val="00902241"/>
    <w:rsid w:val="009024D2"/>
    <w:rsid w:val="00902F0F"/>
    <w:rsid w:val="009035F7"/>
    <w:rsid w:val="009038A9"/>
    <w:rsid w:val="00903B9F"/>
    <w:rsid w:val="00904594"/>
    <w:rsid w:val="009051A9"/>
    <w:rsid w:val="00905567"/>
    <w:rsid w:val="00906E2C"/>
    <w:rsid w:val="00906E94"/>
    <w:rsid w:val="00907A1D"/>
    <w:rsid w:val="0091077D"/>
    <w:rsid w:val="0091137E"/>
    <w:rsid w:val="00912273"/>
    <w:rsid w:val="00913479"/>
    <w:rsid w:val="00913948"/>
    <w:rsid w:val="009139BB"/>
    <w:rsid w:val="00913CD1"/>
    <w:rsid w:val="00913F04"/>
    <w:rsid w:val="009142D5"/>
    <w:rsid w:val="009143B9"/>
    <w:rsid w:val="009152BF"/>
    <w:rsid w:val="00916085"/>
    <w:rsid w:val="0091743C"/>
    <w:rsid w:val="009202B9"/>
    <w:rsid w:val="00920633"/>
    <w:rsid w:val="0092192D"/>
    <w:rsid w:val="0092228E"/>
    <w:rsid w:val="009244D4"/>
    <w:rsid w:val="00924B38"/>
    <w:rsid w:val="009268B6"/>
    <w:rsid w:val="0092731B"/>
    <w:rsid w:val="009277B4"/>
    <w:rsid w:val="00930992"/>
    <w:rsid w:val="009316BB"/>
    <w:rsid w:val="009321FA"/>
    <w:rsid w:val="00932B76"/>
    <w:rsid w:val="00932C6F"/>
    <w:rsid w:val="00932D2C"/>
    <w:rsid w:val="0093433C"/>
    <w:rsid w:val="00934931"/>
    <w:rsid w:val="00934F25"/>
    <w:rsid w:val="00935CFE"/>
    <w:rsid w:val="0093646B"/>
    <w:rsid w:val="00936EFE"/>
    <w:rsid w:val="0093737D"/>
    <w:rsid w:val="00940A76"/>
    <w:rsid w:val="00940F1C"/>
    <w:rsid w:val="0094276A"/>
    <w:rsid w:val="00944E56"/>
    <w:rsid w:val="00945699"/>
    <w:rsid w:val="00945910"/>
    <w:rsid w:val="00945BAA"/>
    <w:rsid w:val="00947576"/>
    <w:rsid w:val="00951C45"/>
    <w:rsid w:val="00951D5B"/>
    <w:rsid w:val="00952B30"/>
    <w:rsid w:val="009537B2"/>
    <w:rsid w:val="0095445A"/>
    <w:rsid w:val="0095565F"/>
    <w:rsid w:val="00957585"/>
    <w:rsid w:val="0096241D"/>
    <w:rsid w:val="009625F9"/>
    <w:rsid w:val="00962808"/>
    <w:rsid w:val="00963359"/>
    <w:rsid w:val="00964613"/>
    <w:rsid w:val="009670F4"/>
    <w:rsid w:val="00967117"/>
    <w:rsid w:val="00967651"/>
    <w:rsid w:val="009706E2"/>
    <w:rsid w:val="009714BB"/>
    <w:rsid w:val="00972B64"/>
    <w:rsid w:val="00974C68"/>
    <w:rsid w:val="00975AF7"/>
    <w:rsid w:val="0097692D"/>
    <w:rsid w:val="00982535"/>
    <w:rsid w:val="0098399D"/>
    <w:rsid w:val="009849F2"/>
    <w:rsid w:val="009856DF"/>
    <w:rsid w:val="00986021"/>
    <w:rsid w:val="0098789A"/>
    <w:rsid w:val="0099077F"/>
    <w:rsid w:val="0099110E"/>
    <w:rsid w:val="00991BD5"/>
    <w:rsid w:val="0099264D"/>
    <w:rsid w:val="00993C0E"/>
    <w:rsid w:val="00994760"/>
    <w:rsid w:val="0099571F"/>
    <w:rsid w:val="00995CD0"/>
    <w:rsid w:val="00996063"/>
    <w:rsid w:val="009964D9"/>
    <w:rsid w:val="0099729D"/>
    <w:rsid w:val="009972E4"/>
    <w:rsid w:val="009975B7"/>
    <w:rsid w:val="009A0818"/>
    <w:rsid w:val="009A08ED"/>
    <w:rsid w:val="009A0A6D"/>
    <w:rsid w:val="009A0D92"/>
    <w:rsid w:val="009A2F53"/>
    <w:rsid w:val="009A3F0C"/>
    <w:rsid w:val="009A4874"/>
    <w:rsid w:val="009A55D9"/>
    <w:rsid w:val="009A685A"/>
    <w:rsid w:val="009A6A64"/>
    <w:rsid w:val="009A6ECF"/>
    <w:rsid w:val="009B0777"/>
    <w:rsid w:val="009B0A60"/>
    <w:rsid w:val="009B0FE0"/>
    <w:rsid w:val="009B1D51"/>
    <w:rsid w:val="009B4136"/>
    <w:rsid w:val="009B4D14"/>
    <w:rsid w:val="009C058F"/>
    <w:rsid w:val="009C0AF2"/>
    <w:rsid w:val="009C42C5"/>
    <w:rsid w:val="009C440F"/>
    <w:rsid w:val="009C541C"/>
    <w:rsid w:val="009C69E8"/>
    <w:rsid w:val="009C6CB3"/>
    <w:rsid w:val="009C7085"/>
    <w:rsid w:val="009C7226"/>
    <w:rsid w:val="009C7353"/>
    <w:rsid w:val="009C7580"/>
    <w:rsid w:val="009C783C"/>
    <w:rsid w:val="009D068C"/>
    <w:rsid w:val="009D0C83"/>
    <w:rsid w:val="009D1EF8"/>
    <w:rsid w:val="009D2981"/>
    <w:rsid w:val="009D2C61"/>
    <w:rsid w:val="009D5A06"/>
    <w:rsid w:val="009E28F9"/>
    <w:rsid w:val="009E4A20"/>
    <w:rsid w:val="009E62AB"/>
    <w:rsid w:val="009E71FD"/>
    <w:rsid w:val="009F11FC"/>
    <w:rsid w:val="009F1816"/>
    <w:rsid w:val="009F3D29"/>
    <w:rsid w:val="009F4AA1"/>
    <w:rsid w:val="009F5874"/>
    <w:rsid w:val="009F5DD4"/>
    <w:rsid w:val="009F6AB4"/>
    <w:rsid w:val="009F6BA4"/>
    <w:rsid w:val="009F7152"/>
    <w:rsid w:val="009F7926"/>
    <w:rsid w:val="009F7C07"/>
    <w:rsid w:val="00A00707"/>
    <w:rsid w:val="00A01189"/>
    <w:rsid w:val="00A01EDC"/>
    <w:rsid w:val="00A0299C"/>
    <w:rsid w:val="00A02F84"/>
    <w:rsid w:val="00A038E0"/>
    <w:rsid w:val="00A039DE"/>
    <w:rsid w:val="00A04D87"/>
    <w:rsid w:val="00A05F85"/>
    <w:rsid w:val="00A079AA"/>
    <w:rsid w:val="00A12745"/>
    <w:rsid w:val="00A146A7"/>
    <w:rsid w:val="00A14F7A"/>
    <w:rsid w:val="00A15C5E"/>
    <w:rsid w:val="00A172EA"/>
    <w:rsid w:val="00A17436"/>
    <w:rsid w:val="00A21F83"/>
    <w:rsid w:val="00A22A3F"/>
    <w:rsid w:val="00A238DE"/>
    <w:rsid w:val="00A2513E"/>
    <w:rsid w:val="00A30429"/>
    <w:rsid w:val="00A30EF1"/>
    <w:rsid w:val="00A3134F"/>
    <w:rsid w:val="00A32D21"/>
    <w:rsid w:val="00A32DBA"/>
    <w:rsid w:val="00A33A12"/>
    <w:rsid w:val="00A350D1"/>
    <w:rsid w:val="00A35E08"/>
    <w:rsid w:val="00A416CC"/>
    <w:rsid w:val="00A42837"/>
    <w:rsid w:val="00A42EA1"/>
    <w:rsid w:val="00A434BE"/>
    <w:rsid w:val="00A43D31"/>
    <w:rsid w:val="00A44185"/>
    <w:rsid w:val="00A46CDC"/>
    <w:rsid w:val="00A47794"/>
    <w:rsid w:val="00A5033E"/>
    <w:rsid w:val="00A51BE8"/>
    <w:rsid w:val="00A527FA"/>
    <w:rsid w:val="00A5396C"/>
    <w:rsid w:val="00A53B6A"/>
    <w:rsid w:val="00A54D62"/>
    <w:rsid w:val="00A56054"/>
    <w:rsid w:val="00A561A7"/>
    <w:rsid w:val="00A57405"/>
    <w:rsid w:val="00A575FB"/>
    <w:rsid w:val="00A6129F"/>
    <w:rsid w:val="00A61B3F"/>
    <w:rsid w:val="00A622D0"/>
    <w:rsid w:val="00A6561F"/>
    <w:rsid w:val="00A65854"/>
    <w:rsid w:val="00A65DE1"/>
    <w:rsid w:val="00A662AD"/>
    <w:rsid w:val="00A700B9"/>
    <w:rsid w:val="00A70B3C"/>
    <w:rsid w:val="00A70D2D"/>
    <w:rsid w:val="00A732B2"/>
    <w:rsid w:val="00A737E7"/>
    <w:rsid w:val="00A74494"/>
    <w:rsid w:val="00A751AE"/>
    <w:rsid w:val="00A75440"/>
    <w:rsid w:val="00A77BAC"/>
    <w:rsid w:val="00A8128C"/>
    <w:rsid w:val="00A83B5B"/>
    <w:rsid w:val="00A85FF5"/>
    <w:rsid w:val="00A86074"/>
    <w:rsid w:val="00A860CE"/>
    <w:rsid w:val="00A860D9"/>
    <w:rsid w:val="00A86517"/>
    <w:rsid w:val="00A87251"/>
    <w:rsid w:val="00A9103A"/>
    <w:rsid w:val="00A92C1A"/>
    <w:rsid w:val="00A93271"/>
    <w:rsid w:val="00A94DC5"/>
    <w:rsid w:val="00A96263"/>
    <w:rsid w:val="00A97249"/>
    <w:rsid w:val="00AA1DC2"/>
    <w:rsid w:val="00AA22A9"/>
    <w:rsid w:val="00AA4B61"/>
    <w:rsid w:val="00AA58DC"/>
    <w:rsid w:val="00AA602E"/>
    <w:rsid w:val="00AA6781"/>
    <w:rsid w:val="00AB33DA"/>
    <w:rsid w:val="00AB387A"/>
    <w:rsid w:val="00AB3FDF"/>
    <w:rsid w:val="00AB44FD"/>
    <w:rsid w:val="00AB45F2"/>
    <w:rsid w:val="00AB575C"/>
    <w:rsid w:val="00AB57FB"/>
    <w:rsid w:val="00AB69AA"/>
    <w:rsid w:val="00AB7063"/>
    <w:rsid w:val="00AB721E"/>
    <w:rsid w:val="00AB7503"/>
    <w:rsid w:val="00AB7FEC"/>
    <w:rsid w:val="00AC1516"/>
    <w:rsid w:val="00AC19E8"/>
    <w:rsid w:val="00AC535D"/>
    <w:rsid w:val="00AC69E4"/>
    <w:rsid w:val="00AC6C23"/>
    <w:rsid w:val="00AC78B7"/>
    <w:rsid w:val="00AC7A8E"/>
    <w:rsid w:val="00AD0E63"/>
    <w:rsid w:val="00AD1DCF"/>
    <w:rsid w:val="00AD3A6A"/>
    <w:rsid w:val="00AD3F54"/>
    <w:rsid w:val="00AD3F62"/>
    <w:rsid w:val="00AD46A6"/>
    <w:rsid w:val="00AD52B2"/>
    <w:rsid w:val="00AD5D6B"/>
    <w:rsid w:val="00AD6538"/>
    <w:rsid w:val="00AD69CD"/>
    <w:rsid w:val="00AD6F50"/>
    <w:rsid w:val="00AE0363"/>
    <w:rsid w:val="00AE1C54"/>
    <w:rsid w:val="00AE1EEF"/>
    <w:rsid w:val="00AE2D2B"/>
    <w:rsid w:val="00AE3922"/>
    <w:rsid w:val="00AE3FAB"/>
    <w:rsid w:val="00AE3FCE"/>
    <w:rsid w:val="00AE4454"/>
    <w:rsid w:val="00AE565A"/>
    <w:rsid w:val="00AE567A"/>
    <w:rsid w:val="00AE5CB5"/>
    <w:rsid w:val="00AE77B9"/>
    <w:rsid w:val="00AF029D"/>
    <w:rsid w:val="00AF1A37"/>
    <w:rsid w:val="00AF3598"/>
    <w:rsid w:val="00AF3C99"/>
    <w:rsid w:val="00AF3E8D"/>
    <w:rsid w:val="00AF5A6F"/>
    <w:rsid w:val="00AF6BEE"/>
    <w:rsid w:val="00AF7FB1"/>
    <w:rsid w:val="00B00D02"/>
    <w:rsid w:val="00B01B3D"/>
    <w:rsid w:val="00B01D06"/>
    <w:rsid w:val="00B01D59"/>
    <w:rsid w:val="00B0256A"/>
    <w:rsid w:val="00B027FF"/>
    <w:rsid w:val="00B04390"/>
    <w:rsid w:val="00B06EE4"/>
    <w:rsid w:val="00B07217"/>
    <w:rsid w:val="00B0767C"/>
    <w:rsid w:val="00B078A9"/>
    <w:rsid w:val="00B12765"/>
    <w:rsid w:val="00B1667A"/>
    <w:rsid w:val="00B17109"/>
    <w:rsid w:val="00B17176"/>
    <w:rsid w:val="00B17344"/>
    <w:rsid w:val="00B17861"/>
    <w:rsid w:val="00B17972"/>
    <w:rsid w:val="00B17A40"/>
    <w:rsid w:val="00B17D8D"/>
    <w:rsid w:val="00B17FFE"/>
    <w:rsid w:val="00B20532"/>
    <w:rsid w:val="00B209C2"/>
    <w:rsid w:val="00B24377"/>
    <w:rsid w:val="00B244C6"/>
    <w:rsid w:val="00B249F8"/>
    <w:rsid w:val="00B24F26"/>
    <w:rsid w:val="00B24F6D"/>
    <w:rsid w:val="00B253EA"/>
    <w:rsid w:val="00B3060D"/>
    <w:rsid w:val="00B32630"/>
    <w:rsid w:val="00B33115"/>
    <w:rsid w:val="00B34C02"/>
    <w:rsid w:val="00B351D6"/>
    <w:rsid w:val="00B35C28"/>
    <w:rsid w:val="00B36E4D"/>
    <w:rsid w:val="00B37858"/>
    <w:rsid w:val="00B40521"/>
    <w:rsid w:val="00B41140"/>
    <w:rsid w:val="00B413DC"/>
    <w:rsid w:val="00B4220D"/>
    <w:rsid w:val="00B44355"/>
    <w:rsid w:val="00B446E1"/>
    <w:rsid w:val="00B45318"/>
    <w:rsid w:val="00B453B9"/>
    <w:rsid w:val="00B4560F"/>
    <w:rsid w:val="00B45F06"/>
    <w:rsid w:val="00B47B81"/>
    <w:rsid w:val="00B5066A"/>
    <w:rsid w:val="00B51A9E"/>
    <w:rsid w:val="00B544EC"/>
    <w:rsid w:val="00B546DF"/>
    <w:rsid w:val="00B5575F"/>
    <w:rsid w:val="00B56664"/>
    <w:rsid w:val="00B5699C"/>
    <w:rsid w:val="00B56BD9"/>
    <w:rsid w:val="00B579F7"/>
    <w:rsid w:val="00B60E60"/>
    <w:rsid w:val="00B61366"/>
    <w:rsid w:val="00B620CA"/>
    <w:rsid w:val="00B62417"/>
    <w:rsid w:val="00B625D7"/>
    <w:rsid w:val="00B626F1"/>
    <w:rsid w:val="00B62ACD"/>
    <w:rsid w:val="00B62F2D"/>
    <w:rsid w:val="00B6402D"/>
    <w:rsid w:val="00B64084"/>
    <w:rsid w:val="00B6492B"/>
    <w:rsid w:val="00B64A00"/>
    <w:rsid w:val="00B64E05"/>
    <w:rsid w:val="00B65339"/>
    <w:rsid w:val="00B65993"/>
    <w:rsid w:val="00B65D75"/>
    <w:rsid w:val="00B6613F"/>
    <w:rsid w:val="00B66EFF"/>
    <w:rsid w:val="00B67636"/>
    <w:rsid w:val="00B7037D"/>
    <w:rsid w:val="00B723B7"/>
    <w:rsid w:val="00B7327E"/>
    <w:rsid w:val="00B733AD"/>
    <w:rsid w:val="00B738C6"/>
    <w:rsid w:val="00B73E46"/>
    <w:rsid w:val="00B752A9"/>
    <w:rsid w:val="00B756C1"/>
    <w:rsid w:val="00B75D22"/>
    <w:rsid w:val="00B7620D"/>
    <w:rsid w:val="00B76355"/>
    <w:rsid w:val="00B768B9"/>
    <w:rsid w:val="00B77839"/>
    <w:rsid w:val="00B81F09"/>
    <w:rsid w:val="00B832D5"/>
    <w:rsid w:val="00B8363F"/>
    <w:rsid w:val="00B84F42"/>
    <w:rsid w:val="00B86637"/>
    <w:rsid w:val="00B86931"/>
    <w:rsid w:val="00B909BE"/>
    <w:rsid w:val="00B912EB"/>
    <w:rsid w:val="00B91AD4"/>
    <w:rsid w:val="00B91C1D"/>
    <w:rsid w:val="00B9334C"/>
    <w:rsid w:val="00B933B6"/>
    <w:rsid w:val="00B94B6F"/>
    <w:rsid w:val="00B95367"/>
    <w:rsid w:val="00B959B1"/>
    <w:rsid w:val="00B966D6"/>
    <w:rsid w:val="00B96DC4"/>
    <w:rsid w:val="00B96F48"/>
    <w:rsid w:val="00BA0161"/>
    <w:rsid w:val="00BA04C3"/>
    <w:rsid w:val="00BA0A88"/>
    <w:rsid w:val="00BA111A"/>
    <w:rsid w:val="00BA1C59"/>
    <w:rsid w:val="00BA2440"/>
    <w:rsid w:val="00BA2B65"/>
    <w:rsid w:val="00BA3123"/>
    <w:rsid w:val="00BA4B07"/>
    <w:rsid w:val="00BA4C9D"/>
    <w:rsid w:val="00BA4E8A"/>
    <w:rsid w:val="00BA6E9C"/>
    <w:rsid w:val="00BA7138"/>
    <w:rsid w:val="00BA773C"/>
    <w:rsid w:val="00BA78A9"/>
    <w:rsid w:val="00BB06E4"/>
    <w:rsid w:val="00BB1804"/>
    <w:rsid w:val="00BB2280"/>
    <w:rsid w:val="00BB2D40"/>
    <w:rsid w:val="00BB3DE8"/>
    <w:rsid w:val="00BB4EF9"/>
    <w:rsid w:val="00BB7770"/>
    <w:rsid w:val="00BC0119"/>
    <w:rsid w:val="00BC031A"/>
    <w:rsid w:val="00BC037C"/>
    <w:rsid w:val="00BC12BC"/>
    <w:rsid w:val="00BC20BB"/>
    <w:rsid w:val="00BC31D5"/>
    <w:rsid w:val="00BC4ADE"/>
    <w:rsid w:val="00BC5000"/>
    <w:rsid w:val="00BC511B"/>
    <w:rsid w:val="00BC5646"/>
    <w:rsid w:val="00BC7D3C"/>
    <w:rsid w:val="00BD1265"/>
    <w:rsid w:val="00BD1FAB"/>
    <w:rsid w:val="00BD398D"/>
    <w:rsid w:val="00BD3B50"/>
    <w:rsid w:val="00BD3D50"/>
    <w:rsid w:val="00BD4328"/>
    <w:rsid w:val="00BD474B"/>
    <w:rsid w:val="00BD5515"/>
    <w:rsid w:val="00BD591D"/>
    <w:rsid w:val="00BD69A1"/>
    <w:rsid w:val="00BE1A86"/>
    <w:rsid w:val="00BE4AEA"/>
    <w:rsid w:val="00BE582E"/>
    <w:rsid w:val="00BE6152"/>
    <w:rsid w:val="00BE7C02"/>
    <w:rsid w:val="00BF02A7"/>
    <w:rsid w:val="00BF07BA"/>
    <w:rsid w:val="00BF2B9B"/>
    <w:rsid w:val="00BF4282"/>
    <w:rsid w:val="00BF56D5"/>
    <w:rsid w:val="00BF5B36"/>
    <w:rsid w:val="00BF6DAA"/>
    <w:rsid w:val="00C000E4"/>
    <w:rsid w:val="00C00325"/>
    <w:rsid w:val="00C005AF"/>
    <w:rsid w:val="00C009A3"/>
    <w:rsid w:val="00C0229C"/>
    <w:rsid w:val="00C0296C"/>
    <w:rsid w:val="00C02B40"/>
    <w:rsid w:val="00C03522"/>
    <w:rsid w:val="00C04705"/>
    <w:rsid w:val="00C049B8"/>
    <w:rsid w:val="00C050FA"/>
    <w:rsid w:val="00C0698B"/>
    <w:rsid w:val="00C06F3A"/>
    <w:rsid w:val="00C0784D"/>
    <w:rsid w:val="00C079CA"/>
    <w:rsid w:val="00C1035F"/>
    <w:rsid w:val="00C132C2"/>
    <w:rsid w:val="00C1430A"/>
    <w:rsid w:val="00C14A04"/>
    <w:rsid w:val="00C15FCC"/>
    <w:rsid w:val="00C16004"/>
    <w:rsid w:val="00C20671"/>
    <w:rsid w:val="00C207EE"/>
    <w:rsid w:val="00C234A5"/>
    <w:rsid w:val="00C23BDA"/>
    <w:rsid w:val="00C24032"/>
    <w:rsid w:val="00C25FB1"/>
    <w:rsid w:val="00C27B21"/>
    <w:rsid w:val="00C30A42"/>
    <w:rsid w:val="00C318FF"/>
    <w:rsid w:val="00C32435"/>
    <w:rsid w:val="00C32602"/>
    <w:rsid w:val="00C32687"/>
    <w:rsid w:val="00C326E4"/>
    <w:rsid w:val="00C32B90"/>
    <w:rsid w:val="00C3548C"/>
    <w:rsid w:val="00C35DE3"/>
    <w:rsid w:val="00C41C55"/>
    <w:rsid w:val="00C4555D"/>
    <w:rsid w:val="00C45A25"/>
    <w:rsid w:val="00C504B9"/>
    <w:rsid w:val="00C5074F"/>
    <w:rsid w:val="00C508F2"/>
    <w:rsid w:val="00C50BB0"/>
    <w:rsid w:val="00C50CA3"/>
    <w:rsid w:val="00C51164"/>
    <w:rsid w:val="00C512BF"/>
    <w:rsid w:val="00C51DF9"/>
    <w:rsid w:val="00C543D1"/>
    <w:rsid w:val="00C56E60"/>
    <w:rsid w:val="00C56FF6"/>
    <w:rsid w:val="00C60256"/>
    <w:rsid w:val="00C612DE"/>
    <w:rsid w:val="00C625DD"/>
    <w:rsid w:val="00C6364B"/>
    <w:rsid w:val="00C63BA2"/>
    <w:rsid w:val="00C641F3"/>
    <w:rsid w:val="00C64A4A"/>
    <w:rsid w:val="00C65C5D"/>
    <w:rsid w:val="00C660D9"/>
    <w:rsid w:val="00C72541"/>
    <w:rsid w:val="00C7369D"/>
    <w:rsid w:val="00C736DE"/>
    <w:rsid w:val="00C749E6"/>
    <w:rsid w:val="00C76431"/>
    <w:rsid w:val="00C80D00"/>
    <w:rsid w:val="00C80E48"/>
    <w:rsid w:val="00C827F1"/>
    <w:rsid w:val="00C8366E"/>
    <w:rsid w:val="00C84861"/>
    <w:rsid w:val="00C85EBD"/>
    <w:rsid w:val="00C90545"/>
    <w:rsid w:val="00C90AF6"/>
    <w:rsid w:val="00C90E59"/>
    <w:rsid w:val="00C91103"/>
    <w:rsid w:val="00C91C50"/>
    <w:rsid w:val="00C92814"/>
    <w:rsid w:val="00C935C5"/>
    <w:rsid w:val="00C93850"/>
    <w:rsid w:val="00C946AD"/>
    <w:rsid w:val="00C95117"/>
    <w:rsid w:val="00C95D07"/>
    <w:rsid w:val="00C97B4B"/>
    <w:rsid w:val="00CA00D9"/>
    <w:rsid w:val="00CA013F"/>
    <w:rsid w:val="00CA2C0B"/>
    <w:rsid w:val="00CA3188"/>
    <w:rsid w:val="00CA4A5F"/>
    <w:rsid w:val="00CA4AB9"/>
    <w:rsid w:val="00CA5E5C"/>
    <w:rsid w:val="00CA5EFA"/>
    <w:rsid w:val="00CA6159"/>
    <w:rsid w:val="00CA691B"/>
    <w:rsid w:val="00CA6A75"/>
    <w:rsid w:val="00CA6C5C"/>
    <w:rsid w:val="00CA6CCF"/>
    <w:rsid w:val="00CA76A1"/>
    <w:rsid w:val="00CA7BD7"/>
    <w:rsid w:val="00CA7E11"/>
    <w:rsid w:val="00CB2DA8"/>
    <w:rsid w:val="00CB3396"/>
    <w:rsid w:val="00CB3815"/>
    <w:rsid w:val="00CB4021"/>
    <w:rsid w:val="00CB412C"/>
    <w:rsid w:val="00CB4DEA"/>
    <w:rsid w:val="00CB56BB"/>
    <w:rsid w:val="00CB57FF"/>
    <w:rsid w:val="00CB5D43"/>
    <w:rsid w:val="00CB5ECB"/>
    <w:rsid w:val="00CB6D54"/>
    <w:rsid w:val="00CB7514"/>
    <w:rsid w:val="00CB7A49"/>
    <w:rsid w:val="00CC0753"/>
    <w:rsid w:val="00CC1C12"/>
    <w:rsid w:val="00CC2377"/>
    <w:rsid w:val="00CC2D81"/>
    <w:rsid w:val="00CC403F"/>
    <w:rsid w:val="00CC4AA2"/>
    <w:rsid w:val="00CC4D19"/>
    <w:rsid w:val="00CC5C84"/>
    <w:rsid w:val="00CC69D3"/>
    <w:rsid w:val="00CD0250"/>
    <w:rsid w:val="00CD0E4C"/>
    <w:rsid w:val="00CD1EC1"/>
    <w:rsid w:val="00CD20FE"/>
    <w:rsid w:val="00CD2C03"/>
    <w:rsid w:val="00CD3567"/>
    <w:rsid w:val="00CD3BE2"/>
    <w:rsid w:val="00CD4C0F"/>
    <w:rsid w:val="00CD515B"/>
    <w:rsid w:val="00CD6D8D"/>
    <w:rsid w:val="00CD6DE2"/>
    <w:rsid w:val="00CD705E"/>
    <w:rsid w:val="00CE0654"/>
    <w:rsid w:val="00CE2C6F"/>
    <w:rsid w:val="00CE31C8"/>
    <w:rsid w:val="00CE3870"/>
    <w:rsid w:val="00CE3873"/>
    <w:rsid w:val="00CE3FA2"/>
    <w:rsid w:val="00CE41DC"/>
    <w:rsid w:val="00CE4215"/>
    <w:rsid w:val="00CE4C42"/>
    <w:rsid w:val="00CE4D2C"/>
    <w:rsid w:val="00CE64E0"/>
    <w:rsid w:val="00CE707B"/>
    <w:rsid w:val="00CE74EB"/>
    <w:rsid w:val="00CE7C16"/>
    <w:rsid w:val="00CF0BFF"/>
    <w:rsid w:val="00CF2393"/>
    <w:rsid w:val="00CF2488"/>
    <w:rsid w:val="00CF25D7"/>
    <w:rsid w:val="00CF286E"/>
    <w:rsid w:val="00CF2D15"/>
    <w:rsid w:val="00CF3FD5"/>
    <w:rsid w:val="00CF417A"/>
    <w:rsid w:val="00CF472D"/>
    <w:rsid w:val="00CF475D"/>
    <w:rsid w:val="00CF4FA0"/>
    <w:rsid w:val="00CF58CA"/>
    <w:rsid w:val="00CF5FA8"/>
    <w:rsid w:val="00CF7292"/>
    <w:rsid w:val="00D00433"/>
    <w:rsid w:val="00D014DF"/>
    <w:rsid w:val="00D0197A"/>
    <w:rsid w:val="00D01CD1"/>
    <w:rsid w:val="00D026F1"/>
    <w:rsid w:val="00D034EC"/>
    <w:rsid w:val="00D03BED"/>
    <w:rsid w:val="00D04506"/>
    <w:rsid w:val="00D04D24"/>
    <w:rsid w:val="00D05788"/>
    <w:rsid w:val="00D05BCB"/>
    <w:rsid w:val="00D062B0"/>
    <w:rsid w:val="00D06D4E"/>
    <w:rsid w:val="00D1025B"/>
    <w:rsid w:val="00D11794"/>
    <w:rsid w:val="00D11936"/>
    <w:rsid w:val="00D1240E"/>
    <w:rsid w:val="00D12867"/>
    <w:rsid w:val="00D12948"/>
    <w:rsid w:val="00D13DAB"/>
    <w:rsid w:val="00D1454A"/>
    <w:rsid w:val="00D152B1"/>
    <w:rsid w:val="00D152CE"/>
    <w:rsid w:val="00D17643"/>
    <w:rsid w:val="00D17ECF"/>
    <w:rsid w:val="00D20768"/>
    <w:rsid w:val="00D20A67"/>
    <w:rsid w:val="00D20C4C"/>
    <w:rsid w:val="00D241A6"/>
    <w:rsid w:val="00D24711"/>
    <w:rsid w:val="00D25004"/>
    <w:rsid w:val="00D25623"/>
    <w:rsid w:val="00D2684F"/>
    <w:rsid w:val="00D2721D"/>
    <w:rsid w:val="00D2730B"/>
    <w:rsid w:val="00D27DD5"/>
    <w:rsid w:val="00D3276D"/>
    <w:rsid w:val="00D333AA"/>
    <w:rsid w:val="00D3357A"/>
    <w:rsid w:val="00D33FC8"/>
    <w:rsid w:val="00D35BFA"/>
    <w:rsid w:val="00D35C10"/>
    <w:rsid w:val="00D35C1E"/>
    <w:rsid w:val="00D36849"/>
    <w:rsid w:val="00D36FB8"/>
    <w:rsid w:val="00D36FD0"/>
    <w:rsid w:val="00D41D9E"/>
    <w:rsid w:val="00D42802"/>
    <w:rsid w:val="00D42BCB"/>
    <w:rsid w:val="00D43791"/>
    <w:rsid w:val="00D437D2"/>
    <w:rsid w:val="00D441B8"/>
    <w:rsid w:val="00D44C0B"/>
    <w:rsid w:val="00D44F42"/>
    <w:rsid w:val="00D4551C"/>
    <w:rsid w:val="00D46631"/>
    <w:rsid w:val="00D466DB"/>
    <w:rsid w:val="00D46F27"/>
    <w:rsid w:val="00D504BB"/>
    <w:rsid w:val="00D5169F"/>
    <w:rsid w:val="00D524AD"/>
    <w:rsid w:val="00D52B4A"/>
    <w:rsid w:val="00D53ABE"/>
    <w:rsid w:val="00D563E3"/>
    <w:rsid w:val="00D57301"/>
    <w:rsid w:val="00D578F5"/>
    <w:rsid w:val="00D57B1D"/>
    <w:rsid w:val="00D62072"/>
    <w:rsid w:val="00D62469"/>
    <w:rsid w:val="00D62ACB"/>
    <w:rsid w:val="00D64378"/>
    <w:rsid w:val="00D655CD"/>
    <w:rsid w:val="00D6599C"/>
    <w:rsid w:val="00D65E34"/>
    <w:rsid w:val="00D66246"/>
    <w:rsid w:val="00D669D3"/>
    <w:rsid w:val="00D66B2E"/>
    <w:rsid w:val="00D6701C"/>
    <w:rsid w:val="00D67F95"/>
    <w:rsid w:val="00D71070"/>
    <w:rsid w:val="00D7186E"/>
    <w:rsid w:val="00D7259C"/>
    <w:rsid w:val="00D754DD"/>
    <w:rsid w:val="00D75F42"/>
    <w:rsid w:val="00D76FC4"/>
    <w:rsid w:val="00D770CA"/>
    <w:rsid w:val="00D77213"/>
    <w:rsid w:val="00D77513"/>
    <w:rsid w:val="00D81F26"/>
    <w:rsid w:val="00D831E9"/>
    <w:rsid w:val="00D8368F"/>
    <w:rsid w:val="00D83793"/>
    <w:rsid w:val="00D83B52"/>
    <w:rsid w:val="00D84FAD"/>
    <w:rsid w:val="00D84FCA"/>
    <w:rsid w:val="00D86112"/>
    <w:rsid w:val="00D87127"/>
    <w:rsid w:val="00D87469"/>
    <w:rsid w:val="00D879AB"/>
    <w:rsid w:val="00D87D6C"/>
    <w:rsid w:val="00D904C4"/>
    <w:rsid w:val="00D9100C"/>
    <w:rsid w:val="00D939C9"/>
    <w:rsid w:val="00D93F97"/>
    <w:rsid w:val="00D94D8C"/>
    <w:rsid w:val="00D95628"/>
    <w:rsid w:val="00D9650B"/>
    <w:rsid w:val="00D9774F"/>
    <w:rsid w:val="00D9789D"/>
    <w:rsid w:val="00DA0033"/>
    <w:rsid w:val="00DA0AC9"/>
    <w:rsid w:val="00DA14D6"/>
    <w:rsid w:val="00DA1A49"/>
    <w:rsid w:val="00DA1A89"/>
    <w:rsid w:val="00DA2426"/>
    <w:rsid w:val="00DA2921"/>
    <w:rsid w:val="00DA3D97"/>
    <w:rsid w:val="00DA5A26"/>
    <w:rsid w:val="00DA60F4"/>
    <w:rsid w:val="00DA6949"/>
    <w:rsid w:val="00DA6FE0"/>
    <w:rsid w:val="00DB064D"/>
    <w:rsid w:val="00DB1375"/>
    <w:rsid w:val="00DB16BA"/>
    <w:rsid w:val="00DB3231"/>
    <w:rsid w:val="00DB6464"/>
    <w:rsid w:val="00DB7120"/>
    <w:rsid w:val="00DC049C"/>
    <w:rsid w:val="00DC0C9C"/>
    <w:rsid w:val="00DC0D4F"/>
    <w:rsid w:val="00DC2AE1"/>
    <w:rsid w:val="00DC2D7F"/>
    <w:rsid w:val="00DC332B"/>
    <w:rsid w:val="00DC3FD1"/>
    <w:rsid w:val="00DC5BEB"/>
    <w:rsid w:val="00DC5D5F"/>
    <w:rsid w:val="00DC6028"/>
    <w:rsid w:val="00DC6ADB"/>
    <w:rsid w:val="00DC79A2"/>
    <w:rsid w:val="00DC79B0"/>
    <w:rsid w:val="00DD02C1"/>
    <w:rsid w:val="00DD0D44"/>
    <w:rsid w:val="00DD0FC2"/>
    <w:rsid w:val="00DD115A"/>
    <w:rsid w:val="00DD16DC"/>
    <w:rsid w:val="00DD17BB"/>
    <w:rsid w:val="00DD1CEA"/>
    <w:rsid w:val="00DD3D6D"/>
    <w:rsid w:val="00DD41FB"/>
    <w:rsid w:val="00DD50D5"/>
    <w:rsid w:val="00DD5692"/>
    <w:rsid w:val="00DD5936"/>
    <w:rsid w:val="00DE1362"/>
    <w:rsid w:val="00DE13F2"/>
    <w:rsid w:val="00DE1BDD"/>
    <w:rsid w:val="00DE35DD"/>
    <w:rsid w:val="00DE3DCF"/>
    <w:rsid w:val="00DE48C0"/>
    <w:rsid w:val="00DE5C17"/>
    <w:rsid w:val="00DE6F8B"/>
    <w:rsid w:val="00DF09E1"/>
    <w:rsid w:val="00DF476C"/>
    <w:rsid w:val="00DF4E21"/>
    <w:rsid w:val="00DF6623"/>
    <w:rsid w:val="00DF6B82"/>
    <w:rsid w:val="00DF6E50"/>
    <w:rsid w:val="00E00124"/>
    <w:rsid w:val="00E00ADA"/>
    <w:rsid w:val="00E00D95"/>
    <w:rsid w:val="00E01708"/>
    <w:rsid w:val="00E01934"/>
    <w:rsid w:val="00E0212D"/>
    <w:rsid w:val="00E0221A"/>
    <w:rsid w:val="00E0341F"/>
    <w:rsid w:val="00E04635"/>
    <w:rsid w:val="00E04D54"/>
    <w:rsid w:val="00E059C4"/>
    <w:rsid w:val="00E06608"/>
    <w:rsid w:val="00E0681A"/>
    <w:rsid w:val="00E070A5"/>
    <w:rsid w:val="00E07AAC"/>
    <w:rsid w:val="00E07D0A"/>
    <w:rsid w:val="00E07EFF"/>
    <w:rsid w:val="00E10AF0"/>
    <w:rsid w:val="00E12CC1"/>
    <w:rsid w:val="00E13C0E"/>
    <w:rsid w:val="00E143A6"/>
    <w:rsid w:val="00E14900"/>
    <w:rsid w:val="00E14C0E"/>
    <w:rsid w:val="00E155E1"/>
    <w:rsid w:val="00E17BA3"/>
    <w:rsid w:val="00E17FDA"/>
    <w:rsid w:val="00E212D6"/>
    <w:rsid w:val="00E22546"/>
    <w:rsid w:val="00E22944"/>
    <w:rsid w:val="00E22D92"/>
    <w:rsid w:val="00E2320C"/>
    <w:rsid w:val="00E2364C"/>
    <w:rsid w:val="00E241D6"/>
    <w:rsid w:val="00E24E57"/>
    <w:rsid w:val="00E24EFF"/>
    <w:rsid w:val="00E26195"/>
    <w:rsid w:val="00E2641A"/>
    <w:rsid w:val="00E26DD4"/>
    <w:rsid w:val="00E26FA7"/>
    <w:rsid w:val="00E271F0"/>
    <w:rsid w:val="00E273DA"/>
    <w:rsid w:val="00E27806"/>
    <w:rsid w:val="00E27955"/>
    <w:rsid w:val="00E300D7"/>
    <w:rsid w:val="00E309EA"/>
    <w:rsid w:val="00E30B81"/>
    <w:rsid w:val="00E3100B"/>
    <w:rsid w:val="00E3220D"/>
    <w:rsid w:val="00E32252"/>
    <w:rsid w:val="00E35754"/>
    <w:rsid w:val="00E36B01"/>
    <w:rsid w:val="00E36C38"/>
    <w:rsid w:val="00E36CA4"/>
    <w:rsid w:val="00E37C12"/>
    <w:rsid w:val="00E40BCA"/>
    <w:rsid w:val="00E40F70"/>
    <w:rsid w:val="00E41598"/>
    <w:rsid w:val="00E41FB4"/>
    <w:rsid w:val="00E4208E"/>
    <w:rsid w:val="00E42123"/>
    <w:rsid w:val="00E42905"/>
    <w:rsid w:val="00E435D5"/>
    <w:rsid w:val="00E445AC"/>
    <w:rsid w:val="00E46AD4"/>
    <w:rsid w:val="00E473C8"/>
    <w:rsid w:val="00E5121D"/>
    <w:rsid w:val="00E51CBE"/>
    <w:rsid w:val="00E520A5"/>
    <w:rsid w:val="00E526E5"/>
    <w:rsid w:val="00E52773"/>
    <w:rsid w:val="00E52A0C"/>
    <w:rsid w:val="00E52DEC"/>
    <w:rsid w:val="00E537CD"/>
    <w:rsid w:val="00E539CD"/>
    <w:rsid w:val="00E549E1"/>
    <w:rsid w:val="00E54AF0"/>
    <w:rsid w:val="00E553E6"/>
    <w:rsid w:val="00E562AF"/>
    <w:rsid w:val="00E567B9"/>
    <w:rsid w:val="00E57C0E"/>
    <w:rsid w:val="00E6048A"/>
    <w:rsid w:val="00E60E86"/>
    <w:rsid w:val="00E614D3"/>
    <w:rsid w:val="00E61511"/>
    <w:rsid w:val="00E6153C"/>
    <w:rsid w:val="00E62682"/>
    <w:rsid w:val="00E63ABD"/>
    <w:rsid w:val="00E67662"/>
    <w:rsid w:val="00E67D4C"/>
    <w:rsid w:val="00E7136B"/>
    <w:rsid w:val="00E72E29"/>
    <w:rsid w:val="00E736F3"/>
    <w:rsid w:val="00E74F73"/>
    <w:rsid w:val="00E806DE"/>
    <w:rsid w:val="00E82C5A"/>
    <w:rsid w:val="00E830A2"/>
    <w:rsid w:val="00E845AB"/>
    <w:rsid w:val="00E862B8"/>
    <w:rsid w:val="00E9021A"/>
    <w:rsid w:val="00E90607"/>
    <w:rsid w:val="00E90E53"/>
    <w:rsid w:val="00E92C0F"/>
    <w:rsid w:val="00E9378F"/>
    <w:rsid w:val="00E9592D"/>
    <w:rsid w:val="00E9697D"/>
    <w:rsid w:val="00E96B70"/>
    <w:rsid w:val="00E974B7"/>
    <w:rsid w:val="00E97538"/>
    <w:rsid w:val="00EA031A"/>
    <w:rsid w:val="00EA3197"/>
    <w:rsid w:val="00EA405D"/>
    <w:rsid w:val="00EA40E9"/>
    <w:rsid w:val="00EA573F"/>
    <w:rsid w:val="00EA66AF"/>
    <w:rsid w:val="00EA6A83"/>
    <w:rsid w:val="00EA6ED5"/>
    <w:rsid w:val="00EA71CA"/>
    <w:rsid w:val="00EA7D14"/>
    <w:rsid w:val="00EB1ED6"/>
    <w:rsid w:val="00EB2006"/>
    <w:rsid w:val="00EB3C52"/>
    <w:rsid w:val="00EB490A"/>
    <w:rsid w:val="00EB659E"/>
    <w:rsid w:val="00EB6F2E"/>
    <w:rsid w:val="00EB71EB"/>
    <w:rsid w:val="00EC0313"/>
    <w:rsid w:val="00EC2462"/>
    <w:rsid w:val="00EC45D8"/>
    <w:rsid w:val="00EC4657"/>
    <w:rsid w:val="00EC5757"/>
    <w:rsid w:val="00EC6788"/>
    <w:rsid w:val="00EC6C38"/>
    <w:rsid w:val="00ED2001"/>
    <w:rsid w:val="00ED2B19"/>
    <w:rsid w:val="00ED3D74"/>
    <w:rsid w:val="00ED580C"/>
    <w:rsid w:val="00ED5A0C"/>
    <w:rsid w:val="00ED5DC9"/>
    <w:rsid w:val="00ED6413"/>
    <w:rsid w:val="00EE0206"/>
    <w:rsid w:val="00EE0369"/>
    <w:rsid w:val="00EE0AC7"/>
    <w:rsid w:val="00EE13DA"/>
    <w:rsid w:val="00EE27B5"/>
    <w:rsid w:val="00EE2919"/>
    <w:rsid w:val="00EE2A7D"/>
    <w:rsid w:val="00EE2B95"/>
    <w:rsid w:val="00EE3293"/>
    <w:rsid w:val="00EE48F1"/>
    <w:rsid w:val="00EE61A1"/>
    <w:rsid w:val="00EE6D23"/>
    <w:rsid w:val="00EE72D8"/>
    <w:rsid w:val="00EE7939"/>
    <w:rsid w:val="00EE7B66"/>
    <w:rsid w:val="00EF07D7"/>
    <w:rsid w:val="00EF15BC"/>
    <w:rsid w:val="00EF1D88"/>
    <w:rsid w:val="00EF2A56"/>
    <w:rsid w:val="00EF2BED"/>
    <w:rsid w:val="00EF2F25"/>
    <w:rsid w:val="00EF3693"/>
    <w:rsid w:val="00EF4362"/>
    <w:rsid w:val="00EF4565"/>
    <w:rsid w:val="00EF4E54"/>
    <w:rsid w:val="00EF52D8"/>
    <w:rsid w:val="00EF5E8F"/>
    <w:rsid w:val="00EF6128"/>
    <w:rsid w:val="00EF6688"/>
    <w:rsid w:val="00F00454"/>
    <w:rsid w:val="00F01383"/>
    <w:rsid w:val="00F01B22"/>
    <w:rsid w:val="00F030BA"/>
    <w:rsid w:val="00F03216"/>
    <w:rsid w:val="00F03482"/>
    <w:rsid w:val="00F03559"/>
    <w:rsid w:val="00F0664B"/>
    <w:rsid w:val="00F06D0B"/>
    <w:rsid w:val="00F07119"/>
    <w:rsid w:val="00F078EF"/>
    <w:rsid w:val="00F07D54"/>
    <w:rsid w:val="00F07FF5"/>
    <w:rsid w:val="00F10309"/>
    <w:rsid w:val="00F11BBF"/>
    <w:rsid w:val="00F12467"/>
    <w:rsid w:val="00F145FC"/>
    <w:rsid w:val="00F155D3"/>
    <w:rsid w:val="00F158BC"/>
    <w:rsid w:val="00F1613A"/>
    <w:rsid w:val="00F16C27"/>
    <w:rsid w:val="00F17505"/>
    <w:rsid w:val="00F1753C"/>
    <w:rsid w:val="00F2044E"/>
    <w:rsid w:val="00F20622"/>
    <w:rsid w:val="00F20C29"/>
    <w:rsid w:val="00F20F60"/>
    <w:rsid w:val="00F22C97"/>
    <w:rsid w:val="00F238FE"/>
    <w:rsid w:val="00F24130"/>
    <w:rsid w:val="00F24222"/>
    <w:rsid w:val="00F247D0"/>
    <w:rsid w:val="00F24E30"/>
    <w:rsid w:val="00F26A39"/>
    <w:rsid w:val="00F31F32"/>
    <w:rsid w:val="00F32555"/>
    <w:rsid w:val="00F3282C"/>
    <w:rsid w:val="00F33433"/>
    <w:rsid w:val="00F33612"/>
    <w:rsid w:val="00F337D9"/>
    <w:rsid w:val="00F339C6"/>
    <w:rsid w:val="00F341BC"/>
    <w:rsid w:val="00F3492B"/>
    <w:rsid w:val="00F34B7F"/>
    <w:rsid w:val="00F3590A"/>
    <w:rsid w:val="00F35C55"/>
    <w:rsid w:val="00F37251"/>
    <w:rsid w:val="00F37DD0"/>
    <w:rsid w:val="00F41D56"/>
    <w:rsid w:val="00F424CF"/>
    <w:rsid w:val="00F43265"/>
    <w:rsid w:val="00F44CA0"/>
    <w:rsid w:val="00F459B1"/>
    <w:rsid w:val="00F46CB0"/>
    <w:rsid w:val="00F46E32"/>
    <w:rsid w:val="00F46EA6"/>
    <w:rsid w:val="00F47BA7"/>
    <w:rsid w:val="00F47CEC"/>
    <w:rsid w:val="00F50BC6"/>
    <w:rsid w:val="00F50D41"/>
    <w:rsid w:val="00F521E8"/>
    <w:rsid w:val="00F5253F"/>
    <w:rsid w:val="00F52AD0"/>
    <w:rsid w:val="00F55280"/>
    <w:rsid w:val="00F554E6"/>
    <w:rsid w:val="00F55698"/>
    <w:rsid w:val="00F5579A"/>
    <w:rsid w:val="00F55D2B"/>
    <w:rsid w:val="00F56A06"/>
    <w:rsid w:val="00F56CBF"/>
    <w:rsid w:val="00F57878"/>
    <w:rsid w:val="00F62A45"/>
    <w:rsid w:val="00F63B20"/>
    <w:rsid w:val="00F65165"/>
    <w:rsid w:val="00F65F65"/>
    <w:rsid w:val="00F666B3"/>
    <w:rsid w:val="00F70C03"/>
    <w:rsid w:val="00F726D3"/>
    <w:rsid w:val="00F72856"/>
    <w:rsid w:val="00F72FCD"/>
    <w:rsid w:val="00F73476"/>
    <w:rsid w:val="00F74713"/>
    <w:rsid w:val="00F7490D"/>
    <w:rsid w:val="00F75676"/>
    <w:rsid w:val="00F77061"/>
    <w:rsid w:val="00F77A41"/>
    <w:rsid w:val="00F812AD"/>
    <w:rsid w:val="00F81B01"/>
    <w:rsid w:val="00F84B31"/>
    <w:rsid w:val="00F85444"/>
    <w:rsid w:val="00F85D6C"/>
    <w:rsid w:val="00F86F48"/>
    <w:rsid w:val="00F902EA"/>
    <w:rsid w:val="00F90779"/>
    <w:rsid w:val="00F90A46"/>
    <w:rsid w:val="00F92CE4"/>
    <w:rsid w:val="00F935E9"/>
    <w:rsid w:val="00F95AEA"/>
    <w:rsid w:val="00F96196"/>
    <w:rsid w:val="00F9646B"/>
    <w:rsid w:val="00F973CB"/>
    <w:rsid w:val="00FA08E0"/>
    <w:rsid w:val="00FA1FFF"/>
    <w:rsid w:val="00FA3532"/>
    <w:rsid w:val="00FA417D"/>
    <w:rsid w:val="00FA4B58"/>
    <w:rsid w:val="00FA59CF"/>
    <w:rsid w:val="00FA7381"/>
    <w:rsid w:val="00FA7533"/>
    <w:rsid w:val="00FB0069"/>
    <w:rsid w:val="00FB0F78"/>
    <w:rsid w:val="00FB16F9"/>
    <w:rsid w:val="00FB20FA"/>
    <w:rsid w:val="00FB360B"/>
    <w:rsid w:val="00FB4729"/>
    <w:rsid w:val="00FB4D8B"/>
    <w:rsid w:val="00FB503F"/>
    <w:rsid w:val="00FB5D94"/>
    <w:rsid w:val="00FB769E"/>
    <w:rsid w:val="00FB7769"/>
    <w:rsid w:val="00FB7B34"/>
    <w:rsid w:val="00FC2656"/>
    <w:rsid w:val="00FC368C"/>
    <w:rsid w:val="00FC3FDD"/>
    <w:rsid w:val="00FC4F5E"/>
    <w:rsid w:val="00FC5CAC"/>
    <w:rsid w:val="00FC65AB"/>
    <w:rsid w:val="00FC7C6C"/>
    <w:rsid w:val="00FD165A"/>
    <w:rsid w:val="00FD1A07"/>
    <w:rsid w:val="00FD32DF"/>
    <w:rsid w:val="00FD389D"/>
    <w:rsid w:val="00FD3C11"/>
    <w:rsid w:val="00FD4A1A"/>
    <w:rsid w:val="00FD4CA8"/>
    <w:rsid w:val="00FD56E9"/>
    <w:rsid w:val="00FD6A22"/>
    <w:rsid w:val="00FD7196"/>
    <w:rsid w:val="00FD7250"/>
    <w:rsid w:val="00FD754F"/>
    <w:rsid w:val="00FE211D"/>
    <w:rsid w:val="00FE2D5D"/>
    <w:rsid w:val="00FE3712"/>
    <w:rsid w:val="00FE3D3B"/>
    <w:rsid w:val="00FE45C0"/>
    <w:rsid w:val="00FE5003"/>
    <w:rsid w:val="00FE5228"/>
    <w:rsid w:val="00FE541F"/>
    <w:rsid w:val="00FE566B"/>
    <w:rsid w:val="00FF0B66"/>
    <w:rsid w:val="00FF144C"/>
    <w:rsid w:val="00FF1498"/>
    <w:rsid w:val="00FF210E"/>
    <w:rsid w:val="00FF32BC"/>
    <w:rsid w:val="00FF33C7"/>
    <w:rsid w:val="00FF375A"/>
    <w:rsid w:val="00FF3881"/>
    <w:rsid w:val="00FF4A72"/>
    <w:rsid w:val="00FF4DD7"/>
    <w:rsid w:val="00FF6563"/>
    <w:rsid w:val="00FF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7971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aliases w:val="Annex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aliases w:val=" Zchn Zchn Char Char Char Char Char Char Char Char Char Char Zchn Zchn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aliases w:val="Definition2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IB3">
    <w:name w:val="IB3"/>
    <w:basedOn w:val="Normal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</w:style>
  <w:style w:type="character" w:styleId="Strong">
    <w:name w:val="Strong"/>
    <w:basedOn w:val="DefaultParagraphFont"/>
    <w:qFormat/>
    <w:rPr>
      <w:b/>
    </w:rPr>
  </w:style>
  <w:style w:type="paragraph" w:styleId="NoteHeading">
    <w:name w:val="Note Heading"/>
    <w:basedOn w:val="Normal"/>
    <w:next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Pr>
      <w:rFonts w:ascii="Arial" w:hAnsi="Arial"/>
      <w:lang w:eastAsia="en-US"/>
    </w:rPr>
  </w:style>
  <w:style w:type="paragraph" w:customStyle="1" w:styleId="Head">
    <w:name w:val="Head"/>
    <w:basedOn w:val="Title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Pr>
      <w:i/>
    </w:rPr>
  </w:style>
  <w:style w:type="paragraph" w:styleId="BodyTextIndent">
    <w:name w:val="Body Text Indent"/>
    <w:basedOn w:val="Normal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pPr>
      <w:spacing w:after="60"/>
      <w:jc w:val="both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customStyle="1" w:styleId="baseStyleBoxed">
    <w:name w:val="baseStyleBoxed"/>
    <w:basedOn w:val="baseSty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pPr>
      <w:spacing w:after="0"/>
    </w:pPr>
    <w:rPr>
      <w:szCs w:val="24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Bulletedo1"/>
  </w:style>
  <w:style w:type="paragraph" w:customStyle="1" w:styleId="NumberedList0">
    <w:name w:val="Numbered List 0"/>
    <w:basedOn w:val="Normal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TitleText">
    <w:name w:val="Title Text"/>
    <w:basedOn w:val="00BodyText"/>
    <w:next w:val="11BodyText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Bulleted-2">
    <w:name w:val="Bulleted - 2"/>
    <w:basedOn w:val="Bulletedo2"/>
  </w:style>
  <w:style w:type="paragraph" w:styleId="NormalIndent">
    <w:name w:val="Normal Indent"/>
    <w:basedOn w:val="Normal"/>
    <w:next w:val="Normal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6849FC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556FBB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0D743D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E435D5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E435D5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B7503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 Zchn Zchn Char Char Char Char Char Char Char Char Char Char Zchn Zchn Char Char Char Char"/>
    <w:basedOn w:val="Normal"/>
    <w:semiHidden/>
    <w:rsid w:val="005F3BE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BA0161"/>
  </w:style>
  <w:style w:type="paragraph" w:customStyle="1" w:styleId="CharChar">
    <w:name w:val=" Char Char"/>
    <w:autoRedefine/>
    <w:semiHidden/>
    <w:rsid w:val="00FB0F78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0A1781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9DC9-C788-465F-B8E7-496DCFA0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subject/>
  <dc:creator>Christian Toche</dc:creator>
  <cp:keywords/>
  <dc:description/>
  <cp:lastModifiedBy>Christian Toche</cp:lastModifiedBy>
  <cp:revision>5</cp:revision>
  <cp:lastPrinted>2008-07-04T19:00:00Z</cp:lastPrinted>
  <dcterms:created xsi:type="dcterms:W3CDTF">2011-11-14T16:51:00Z</dcterms:created>
  <dcterms:modified xsi:type="dcterms:W3CDTF">2011-11-14T17:04:00Z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(3)SR8pbEBnBQqkBe9MdWMgnH0pj3JdISfg3mRQr3qQ3v+F3Dcb3AC7ZVYs5aey2bKq1fiIbIsR
Ii+MLpknb/6MT0CEdP4nzJ92RKjxhVYYhCsEt8rlGiCS9Nj9pFJh2x8DDoUWtqVTxRpNjVwG
jCfHr30Yto+bxsIgWuBQ/wN615LbwiFE4Pfie0sAz5sWntMLRqV9vWYmSq/XUIquWTNctlBY
79JD2cuQmXH43FqqgVYvN</vt:lpwstr>
  </property>
  <property fmtid="{D5CDD505-2E9C-101B-9397-08002B2CF9AE}" pid="3" name="_ms_pID_7253431">
    <vt:lpwstr>q5WHFXNS6Qesu31u3Y4M9npGf4zNMc+S0IR50EC3dVWdyERhKGK
uDjW5YI9xcrflZbjb0u9pkBsJoouRTr++pH9tbxHIeigEUdlNVPP/rqYDBMHmElv93w2d8J9
JFMM4tW9C3ehgp0bGOBwRT23zRcrlgFqI+YKqRI8+Dw4CJA91LVp2jDhLw3HbdTyEnS26qLv
z5lkB8HzGxHiWJ7cVR6zm4As02sJ4TrEWxcZvorLg9</vt:lpwstr>
  </property>
  <property fmtid="{D5CDD505-2E9C-101B-9397-08002B2CF9AE}" pid="4" name="_ms_pID_7253432">
    <vt:lpwstr>nDIFaihR2GIdOxLEmIaPXQGan1XbU/
fY0buRV6ankh7FdZoQF++1Jjg1hAn4/aQ4YRlFMJR9jfMJvACOJXRHxnK6/YADCXs7X6KL+B
aT8puwwdiXKyZwJiIC0uWxVbC1b2eh2t3s9QmpWLS2/lUNOPKJl9j54tKfjPv4ww</vt:lpwstr>
  </property>
  <property fmtid="{D5CDD505-2E9C-101B-9397-08002B2CF9AE}" pid="5" name="sflag">
    <vt:lpwstr>1321289107</vt:lpwstr>
  </property>
</Properties>
</file>